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030AED" w:rsidRPr="004A169D" w:rsidRDefault="00F33575" w:rsidP="004A169D">
      <w:pPr>
        <w:spacing w:line="360" w:lineRule="auto"/>
        <w:jc w:val="center"/>
        <w:rPr>
          <w:rFonts w:ascii="Times New Roman" w:eastAsia="黑体" w:hAnsi="Times New Roman" w:cs="Times New Roman"/>
          <w:sz w:val="32"/>
          <w:szCs w:val="32"/>
        </w:rPr>
      </w:pPr>
      <w:r w:rsidRPr="004A169D">
        <w:rPr>
          <w:rFonts w:ascii="Times New Roman" w:eastAsia="黑体" w:hAnsi="Times New Roman" w:cs="Times New Roman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11785600</wp:posOffset>
            </wp:positionH>
            <wp:positionV relativeFrom="topMargin">
              <wp:posOffset>11201400</wp:posOffset>
            </wp:positionV>
            <wp:extent cx="254000" cy="393700"/>
            <wp:effectExtent l="0" t="0" r="0" b="6350"/>
            <wp:wrapNone/>
            <wp:docPr id="100270" name="图片 100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70" name="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A169D">
        <w:rPr>
          <w:rFonts w:ascii="Times New Roman" w:eastAsia="黑体" w:hAnsi="Times New Roman" w:cs="Times New Roman"/>
          <w:sz w:val="32"/>
          <w:szCs w:val="32"/>
        </w:rPr>
        <w:t>2025</w:t>
      </w:r>
      <w:r w:rsidRPr="004A169D">
        <w:rPr>
          <w:rFonts w:ascii="Times New Roman" w:eastAsia="黑体" w:hAnsi="Times New Roman" w:cs="Times New Roman"/>
          <w:sz w:val="32"/>
          <w:szCs w:val="32"/>
        </w:rPr>
        <w:t>年安徽省普通高等学校招生选择性考试</w:t>
      </w:r>
    </w:p>
    <w:p w:rsidR="00030AED" w:rsidRPr="004A169D" w:rsidRDefault="00F33575" w:rsidP="004A169D">
      <w:pPr>
        <w:spacing w:line="360" w:lineRule="auto"/>
        <w:jc w:val="center"/>
        <w:rPr>
          <w:rFonts w:ascii="Times New Roman" w:eastAsia="黑体" w:hAnsi="Times New Roman" w:cs="Times New Roman"/>
          <w:sz w:val="32"/>
          <w:szCs w:val="32"/>
        </w:rPr>
      </w:pPr>
      <w:r w:rsidRPr="004A169D">
        <w:rPr>
          <w:rFonts w:ascii="Times New Roman" w:eastAsia="黑体" w:hAnsi="Times New Roman" w:cs="Times New Roman"/>
          <w:sz w:val="32"/>
          <w:szCs w:val="32"/>
        </w:rPr>
        <w:t>化学</w:t>
      </w:r>
    </w:p>
    <w:p w:rsidR="00030AED" w:rsidRPr="004A169D" w:rsidRDefault="00F33575" w:rsidP="004A169D">
      <w:pPr>
        <w:spacing w:line="360" w:lineRule="auto"/>
        <w:jc w:val="center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本卷共</w:t>
      </w:r>
      <w:r w:rsidRPr="004A169D">
        <w:rPr>
          <w:rFonts w:ascii="Times New Roman" w:eastAsiaTheme="majorEastAsia" w:hAnsi="Times New Roman" w:cs="Times New Roman"/>
          <w:szCs w:val="21"/>
        </w:rPr>
        <w:t>18</w:t>
      </w:r>
      <w:r w:rsidRPr="004A169D">
        <w:rPr>
          <w:rFonts w:ascii="Times New Roman" w:eastAsiaTheme="majorEastAsia" w:hAnsi="Times New Roman" w:cs="Times New Roman"/>
          <w:szCs w:val="21"/>
        </w:rPr>
        <w:t>题，共</w:t>
      </w:r>
      <w:r w:rsidRPr="004A169D">
        <w:rPr>
          <w:rFonts w:ascii="Times New Roman" w:eastAsiaTheme="majorEastAsia" w:hAnsi="Times New Roman" w:cs="Times New Roman"/>
          <w:szCs w:val="21"/>
        </w:rPr>
        <w:t>100</w:t>
      </w:r>
      <w:r w:rsidRPr="004A169D">
        <w:rPr>
          <w:rFonts w:ascii="Times New Roman" w:eastAsiaTheme="majorEastAsia" w:hAnsi="Times New Roman" w:cs="Times New Roman"/>
          <w:szCs w:val="21"/>
        </w:rPr>
        <w:t>分，共</w:t>
      </w:r>
      <w:r w:rsidRPr="004A169D">
        <w:rPr>
          <w:rFonts w:ascii="Times New Roman" w:eastAsiaTheme="majorEastAsia" w:hAnsi="Times New Roman" w:cs="Times New Roman"/>
          <w:szCs w:val="21"/>
        </w:rPr>
        <w:t>8</w:t>
      </w:r>
      <w:r w:rsidRPr="004A169D">
        <w:rPr>
          <w:rFonts w:ascii="Times New Roman" w:eastAsiaTheme="majorEastAsia" w:hAnsi="Times New Roman" w:cs="Times New Roman"/>
          <w:szCs w:val="21"/>
        </w:rPr>
        <w:t>页，考试结束后，将本试题和答题卡一并交回。</w:t>
      </w:r>
    </w:p>
    <w:p w:rsidR="00030AED" w:rsidRPr="004A169D" w:rsidRDefault="00F33575" w:rsidP="004A169D">
      <w:pPr>
        <w:spacing w:line="360" w:lineRule="auto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注意事项：</w:t>
      </w:r>
    </w:p>
    <w:p w:rsidR="00030AED" w:rsidRPr="004A169D" w:rsidRDefault="00F33575" w:rsidP="004A169D">
      <w:pPr>
        <w:spacing w:line="360" w:lineRule="auto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1</w:t>
      </w:r>
      <w:r w:rsidRPr="004A169D">
        <w:rPr>
          <w:rFonts w:ascii="Times New Roman" w:eastAsiaTheme="majorEastAsia" w:hAnsi="Times New Roman" w:cs="Times New Roman"/>
          <w:szCs w:val="21"/>
        </w:rPr>
        <w:t>．答题前，考生务必将自己的姓名和座位号填写在答题卡和试卷上。</w:t>
      </w:r>
    </w:p>
    <w:p w:rsidR="00030AED" w:rsidRPr="004A169D" w:rsidRDefault="00F33575" w:rsidP="004A169D">
      <w:pPr>
        <w:spacing w:line="360" w:lineRule="auto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2</w:t>
      </w:r>
      <w:r w:rsidRPr="004A169D">
        <w:rPr>
          <w:rFonts w:ascii="Times New Roman" w:eastAsiaTheme="majorEastAsia" w:hAnsi="Times New Roman" w:cs="Times New Roman"/>
          <w:szCs w:val="21"/>
        </w:rPr>
        <w:t>．作答选择题时，选出每小题答案后，用铅笔将答题卡上对应题目的答案选项涂黑。如需改动，用橡皮擦干净后，再选涂其它答案选项。作答非选择题时，将答案写在答题卡上对应区域。写在本试卷上无效，</w:t>
      </w:r>
    </w:p>
    <w:p w:rsidR="00030AED" w:rsidRPr="004A169D" w:rsidRDefault="00F33575" w:rsidP="004A169D">
      <w:pPr>
        <w:spacing w:line="360" w:lineRule="auto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3</w:t>
      </w:r>
      <w:r w:rsidRPr="004A169D">
        <w:rPr>
          <w:rFonts w:ascii="Times New Roman" w:eastAsiaTheme="majorEastAsia" w:hAnsi="Times New Roman" w:cs="Times New Roman"/>
          <w:szCs w:val="21"/>
        </w:rPr>
        <w:t>．考试结束后，将本试卷和答题卡一并交回。</w:t>
      </w:r>
    </w:p>
    <w:p w:rsidR="00030AED" w:rsidRPr="004A169D" w:rsidRDefault="00F33575" w:rsidP="004A169D">
      <w:pPr>
        <w:spacing w:line="360" w:lineRule="auto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可能用到的相对原子质量：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420" w:dyaOrig="2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injiaoyu.com 新教育网" style="width:171pt;height:14pt" o:ole="">
            <v:imagedata r:id="rId8" o:title="eqId217ac07bf26bc6bfd3747c45bdb771af"/>
          </v:shape>
          <o:OLEObject Type="Embed" ProgID="Equation.DSMT4" ShapeID="_x0000_i1025" DrawAspect="Content" ObjectID="_1811852832" r:id="rId9"/>
        </w:object>
      </w:r>
    </w:p>
    <w:p w:rsidR="00030AED" w:rsidRPr="004A169D" w:rsidRDefault="00F33575" w:rsidP="004A169D">
      <w:pPr>
        <w:spacing w:line="360" w:lineRule="auto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一、选择题：本题共</w:t>
      </w:r>
      <w:r w:rsidRPr="004A169D">
        <w:rPr>
          <w:rFonts w:ascii="Times New Roman" w:eastAsiaTheme="majorEastAsia" w:hAnsi="Times New Roman" w:cs="Times New Roman"/>
          <w:szCs w:val="21"/>
        </w:rPr>
        <w:t>14</w:t>
      </w:r>
      <w:r w:rsidRPr="004A169D">
        <w:rPr>
          <w:rFonts w:ascii="Times New Roman" w:eastAsiaTheme="majorEastAsia" w:hAnsi="Times New Roman" w:cs="Times New Roman"/>
          <w:szCs w:val="21"/>
        </w:rPr>
        <w:t>小题，每小题</w:t>
      </w:r>
      <w:r w:rsidRPr="004A169D">
        <w:rPr>
          <w:rFonts w:ascii="Times New Roman" w:eastAsiaTheme="majorEastAsia" w:hAnsi="Times New Roman" w:cs="Times New Roman"/>
          <w:szCs w:val="21"/>
        </w:rPr>
        <w:t>3</w:t>
      </w:r>
      <w:r w:rsidRPr="004A169D">
        <w:rPr>
          <w:rFonts w:ascii="Times New Roman" w:eastAsiaTheme="majorEastAsia" w:hAnsi="Times New Roman" w:cs="Times New Roman"/>
          <w:szCs w:val="21"/>
        </w:rPr>
        <w:t>分，共</w:t>
      </w:r>
      <w:r w:rsidRPr="004A169D">
        <w:rPr>
          <w:rFonts w:ascii="Times New Roman" w:eastAsiaTheme="majorEastAsia" w:hAnsi="Times New Roman" w:cs="Times New Roman"/>
          <w:szCs w:val="21"/>
        </w:rPr>
        <w:t>42</w:t>
      </w:r>
      <w:r w:rsidRPr="004A169D">
        <w:rPr>
          <w:rFonts w:ascii="Times New Roman" w:eastAsiaTheme="majorEastAsia" w:hAnsi="Times New Roman" w:cs="Times New Roman"/>
          <w:szCs w:val="21"/>
        </w:rPr>
        <w:t>分。在每小题给出的四个选项中，只有一项是符合题目要求的。</w:t>
      </w:r>
    </w:p>
    <w:p w:rsidR="00030AED" w:rsidRPr="004A169D" w:rsidRDefault="00F33575" w:rsidP="004A169D">
      <w:pPr>
        <w:spacing w:line="360" w:lineRule="auto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 xml:space="preserve">1. </w:t>
      </w:r>
      <w:r w:rsidRPr="004A169D">
        <w:rPr>
          <w:rFonts w:ascii="Times New Roman" w:eastAsiaTheme="majorEastAsia" w:hAnsi="Times New Roman" w:cs="Times New Roman"/>
          <w:szCs w:val="21"/>
        </w:rPr>
        <w:t>下列有关物质用途的说法错误的是</w:t>
      </w:r>
    </w:p>
    <w:p w:rsid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 xml:space="preserve">A. </w:t>
      </w:r>
      <w:r w:rsidRPr="004A169D">
        <w:rPr>
          <w:rFonts w:ascii="Times New Roman" w:eastAsiaTheme="majorEastAsia" w:hAnsi="Times New Roman" w:cs="Times New Roman"/>
          <w:szCs w:val="21"/>
        </w:rPr>
        <w:t>生石灰可用作脱氧剂</w:t>
      </w:r>
      <w:r w:rsidRPr="004A169D">
        <w:rPr>
          <w:rFonts w:ascii="Times New Roman" w:eastAsiaTheme="majorEastAsia" w:hAnsi="Times New Roman" w:cs="Times New Roman"/>
          <w:szCs w:val="21"/>
        </w:rPr>
        <w:tab/>
      </w:r>
    </w:p>
    <w:p w:rsidR="00030AED" w:rsidRP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 xml:space="preserve">B. </w:t>
      </w:r>
      <w:r w:rsidRPr="004A169D">
        <w:rPr>
          <w:rFonts w:ascii="Times New Roman" w:eastAsiaTheme="majorEastAsia" w:hAnsi="Times New Roman" w:cs="Times New Roman"/>
          <w:szCs w:val="21"/>
        </w:rPr>
        <w:t>硫酸铝可用作净水剂</w:t>
      </w:r>
    </w:p>
    <w:p w:rsid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 xml:space="preserve">C. </w:t>
      </w:r>
      <w:r w:rsidRPr="004A169D">
        <w:rPr>
          <w:rFonts w:ascii="Times New Roman" w:eastAsiaTheme="majorEastAsia" w:hAnsi="Times New Roman" w:cs="Times New Roman"/>
          <w:szCs w:val="21"/>
        </w:rPr>
        <w:t>碳酸氢铵可用作食品膨松剂</w:t>
      </w:r>
      <w:r w:rsidRPr="004A169D">
        <w:rPr>
          <w:rFonts w:ascii="Times New Roman" w:eastAsiaTheme="majorEastAsia" w:hAnsi="Times New Roman" w:cs="Times New Roman"/>
          <w:szCs w:val="21"/>
        </w:rPr>
        <w:tab/>
      </w:r>
    </w:p>
    <w:p w:rsidR="00030AED" w:rsidRP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 xml:space="preserve">D. </w:t>
      </w:r>
      <w:r w:rsidRPr="004A169D">
        <w:rPr>
          <w:rFonts w:ascii="Times New Roman" w:eastAsiaTheme="majorEastAsia" w:hAnsi="Times New Roman" w:cs="Times New Roman"/>
          <w:szCs w:val="21"/>
        </w:rPr>
        <w:t>苯甲酸及其钠盐可用作食品防腐剂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2.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以下研究文物的方法</w:t>
      </w:r>
      <w:r w:rsidRPr="004A169D">
        <w:rPr>
          <w:rFonts w:ascii="Times New Roman" w:eastAsiaTheme="majorEastAsia" w:hAnsi="Times New Roman" w:cs="Times New Roman"/>
          <w:color w:val="000000"/>
          <w:szCs w:val="21"/>
          <w:em w:val="dot"/>
        </w:rPr>
        <w:t>达不到目的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的是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用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80" w:dyaOrig="320">
          <v:shape id="_x0000_i1026" type="#_x0000_t75" alt="www.xinjiaoyu.com 新教育网" style="width:19pt;height:16pt" o:ole="">
            <v:imagedata r:id="rId10" o:title="eqIdb376dd1b6876a8ffc84343364a5dde21"/>
          </v:shape>
          <o:OLEObject Type="Embed" ProgID="Equation.DSMT4" ShapeID="_x0000_i1026" DrawAspect="Content" ObjectID="_1811852833" r:id="rId11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断代法测定竹简的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用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射线衍射法分析玉器的晶体结构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用原子光谱法鉴定漆器表层的元素种类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用红外光谱法测定古酒中有机分子的相对分子质量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3.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用下列化学知识解释对应劳动项目</w:t>
      </w:r>
      <w:r w:rsidRPr="004A169D">
        <w:rPr>
          <w:rFonts w:ascii="Times New Roman" w:eastAsiaTheme="majorEastAsia" w:hAnsi="Times New Roman" w:cs="Times New Roman"/>
          <w:color w:val="000000"/>
          <w:szCs w:val="21"/>
          <w:em w:val="dot"/>
        </w:rPr>
        <w:t>不合理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的是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60"/>
        <w:gridCol w:w="2130"/>
        <w:gridCol w:w="4230"/>
      </w:tblGrid>
      <w:tr w:rsidR="009D614E" w:rsidTr="004A169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劳动项目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化学知识</w:t>
            </w:r>
          </w:p>
        </w:tc>
      </w:tr>
      <w:tr w:rsidR="009D614E" w:rsidTr="004A169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用大米制麦芽糖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淀粉水解生成麦芽糖</w:t>
            </w:r>
          </w:p>
        </w:tc>
      </w:tr>
      <w:tr w:rsidR="009D614E" w:rsidTr="004A169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用次氯酸钠溶液消毒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次氯酸钠溶液呈碱性</w:t>
            </w:r>
          </w:p>
        </w:tc>
      </w:tr>
      <w:tr w:rsidR="009D614E" w:rsidTr="004A169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给小麦施氮肥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氮是小麦合成蛋白质的必需元素</w:t>
            </w:r>
          </w:p>
        </w:tc>
      </w:tr>
      <w:tr w:rsidR="009D614E" w:rsidTr="004A169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lastRenderedPageBreak/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用肥皂洗涤油污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肥皂中的高级脂肪酸钠含有亲水基和疏水基</w:t>
            </w:r>
          </w:p>
        </w:tc>
      </w:tr>
    </w:tbl>
    <w:p w:rsidR="00030AED" w:rsidRPr="004A169D" w:rsidRDefault="00F33575" w:rsidP="004A16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A. A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  <w:t>B. B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  <w:t>C. C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  <w:t>D. D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4.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一种天然保幼激素的结构简式如下：</w:t>
      </w:r>
    </w:p>
    <w:p w:rsidR="00030AED" w:rsidRPr="004A169D" w:rsidRDefault="00F33575" w:rsidP="004A16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838450" cy="695325"/>
            <wp:effectExtent l="0" t="0" r="0" b="9525"/>
            <wp:docPr id="100003" name="图片 10000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下列有关该物质的说法，错误的是</w:t>
      </w:r>
    </w:p>
    <w:p w:rsidR="00030AED" w:rsidRP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分子式为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40" w:dyaOrig="360">
          <v:shape id="_x0000_i1027" type="#_x0000_t75" alt="www.xinjiaoyu.com 新教育网" style="width:47.5pt;height:18.5pt" o:ole="">
            <v:imagedata r:id="rId13" o:title="eqId54ce1668c5c1d25b16021586e92f8ddc"/>
          </v:shape>
          <o:OLEObject Type="Embed" ProgID="Equation.DSMT4" ShapeID="_x0000_i1027" DrawAspect="Content" ObjectID="_1811852834" r:id="rId14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B.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存在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个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19" w:dyaOrig="280">
          <v:shape id="_x0000_i1028" type="#_x0000_t75" alt="www.xinjiaoyu.com 新教育网" style="width:45.5pt;height:14.5pt" o:ole="">
            <v:imagedata r:id="rId15" o:title="eqIdbadc8cb40518ee06771df56e8d73c72f"/>
          </v:shape>
          <o:OLEObject Type="Embed" ProgID="Equation.DSMT4" ShapeID="_x0000_i1028" DrawAspect="Content" ObjectID="_1811852835" r:id="rId16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键</w:t>
      </w:r>
    </w:p>
    <w:p w:rsidR="00030AED" w:rsidRP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含有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个手性碳原子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D.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水解时会生成甲醇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5.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氟气通过碎冰表面，发生反应</w:t>
      </w:r>
      <w:r w:rsidRPr="004A169D">
        <w:rPr>
          <w:rFonts w:ascii="宋体" w:eastAsia="宋体" w:hAnsi="宋体" w:cs="宋体" w:hint="eastAsia"/>
          <w:color w:val="000000"/>
          <w:szCs w:val="21"/>
        </w:rPr>
        <w:t>①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2359" w:dyaOrig="680">
          <v:shape id="_x0000_i1029" type="#_x0000_t75" alt="www.xinjiaoyu.com 新教育网" style="width:118pt;height:33.5pt" o:ole="">
            <v:imagedata r:id="rId17" o:title="eqIda9e21ec2f9d1b3258674c72fc4e0fecc"/>
          </v:shape>
          <o:OLEObject Type="Embed" ProgID="Equation.DSMT4" ShapeID="_x0000_i1029" DrawAspect="Content" ObjectID="_1811852836" r:id="rId18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，生成的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99" w:dyaOrig="280">
          <v:shape id="_x0000_i1030" type="#_x0000_t75" alt="www.xinjiaoyu.com 新教育网" style="width:30pt;height:14.5pt" o:ole="">
            <v:imagedata r:id="rId19" o:title="eqId8b189681aefce4f7bcca4d6f8ca80acd"/>
          </v:shape>
          <o:OLEObject Type="Embed" ProgID="Equation.DSMT4" ShapeID="_x0000_i1030" DrawAspect="Content" ObjectID="_1811852837" r:id="rId2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遇水发生反应</w:t>
      </w:r>
      <w:r w:rsidRPr="004A169D">
        <w:rPr>
          <w:rFonts w:ascii="宋体" w:eastAsia="宋体" w:hAnsi="宋体" w:cs="宋体" w:hint="eastAsia"/>
          <w:color w:val="000000"/>
          <w:szCs w:val="21"/>
        </w:rPr>
        <w:t>②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2220" w:dyaOrig="360">
          <v:shape id="_x0000_i1031" type="#_x0000_t75" alt="www.xinjiaoyu.com 新教育网" style="width:111pt;height:18.5pt" o:ole="">
            <v:imagedata r:id="rId21" o:title="eqIdcf3c1c6e28edef6979df199e188dfd92"/>
          </v:shape>
          <o:OLEObject Type="Embed" ProgID="Equation.DSMT4" ShapeID="_x0000_i1031" DrawAspect="Content" ObjectID="_1811852838" r:id="rId22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。下列说法正确的是</w:t>
      </w:r>
    </w:p>
    <w:p w:rsidR="00030AED" w:rsidRP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99" w:dyaOrig="280">
          <v:shape id="_x0000_i1032" type="#_x0000_t75" alt="www.xinjiaoyu.com 新教育网" style="width:30pt;height:14.5pt" o:ole="">
            <v:imagedata r:id="rId19" o:title="eqId8b189681aefce4f7bcca4d6f8ca80acd"/>
          </v:shape>
          <o:OLEObject Type="Embed" ProgID="Equation.DSMT4" ShapeID="_x0000_i1032" DrawAspect="Content" ObjectID="_1811852839" r:id="rId2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的电子式为</w:t>
      </w: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619125" cy="561975"/>
            <wp:effectExtent l="0" t="0" r="9525" b="9525"/>
            <wp:docPr id="100005" name="图片 10000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B. 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00" w:dyaOrig="360">
          <v:shape id="_x0000_i1033" type="#_x0000_t75" alt="www.xinjiaoyu.com 新教育网" style="width:30pt;height:18pt" o:ole="">
            <v:imagedata r:id="rId25" o:title="eqIdde35fc0240c4bae100a822e77e3262a0"/>
          </v:shape>
          <o:OLEObject Type="Embed" ProgID="Equation.DSMT4" ShapeID="_x0000_i1033" DrawAspect="Content" ObjectID="_1811852840" r:id="rId26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为非极性分子</w:t>
      </w:r>
    </w:p>
    <w:p w:rsidR="00030AED" w:rsidRP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反应</w:t>
      </w:r>
      <w:r w:rsidRPr="004A169D">
        <w:rPr>
          <w:rFonts w:ascii="宋体" w:eastAsia="宋体" w:hAnsi="宋体" w:cs="宋体" w:hint="eastAsia"/>
          <w:color w:val="000000"/>
          <w:szCs w:val="21"/>
        </w:rPr>
        <w:t>①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中有非极性键的断裂和形成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D.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反应</w:t>
      </w:r>
      <w:r w:rsidRPr="004A169D">
        <w:rPr>
          <w:rFonts w:ascii="宋体" w:eastAsia="宋体" w:hAnsi="宋体" w:cs="宋体" w:hint="eastAsia"/>
          <w:color w:val="000000"/>
          <w:szCs w:val="21"/>
        </w:rPr>
        <w:t>②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中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80" w:dyaOrig="260">
          <v:shape id="_x0000_i1034" type="#_x0000_t75" alt="www.xinjiaoyu.com 新教育网" style="width:18.5pt;height:12.5pt" o:ole="">
            <v:imagedata r:id="rId27" o:title="eqIdea02a37104d4de4ea8fabd3ed1a0acc6"/>
          </v:shape>
          <o:OLEObject Type="Embed" ProgID="Equation.DSMT4" ShapeID="_x0000_i1034" DrawAspect="Content" ObjectID="_1811852841" r:id="rId28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为还原产物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阅读材料，完成下列小题。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氨是其他含氨化合物的生产原料。氨可在氧气中燃烧生成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40" w:dyaOrig="360">
          <v:shape id="_x0000_i1035" type="#_x0000_t75" alt="www.xinjiaoyu.com 新教育网" style="width:17pt;height:18pt" o:ole="">
            <v:imagedata r:id="rId29" o:title="eqId689cceefc5aed24568b73c0a6910c539"/>
          </v:shape>
          <o:OLEObject Type="Embed" ProgID="Equation.DSMT4" ShapeID="_x0000_i1035" DrawAspect="Content" ObjectID="_1811852842" r:id="rId3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。金属钠的液氨溶液放置时缓慢放出气体，同时生成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00" w:dyaOrig="360">
          <v:shape id="_x0000_i1036" type="#_x0000_t75" alt="www.xinjiaoyu.com 新教育网" style="width:40pt;height:18pt" o:ole="">
            <v:imagedata r:id="rId31" o:title="eqId35624474fd2d3cbccee537a3f7912229"/>
          </v:shape>
          <o:OLEObject Type="Embed" ProgID="Equation.DSMT4" ShapeID="_x0000_i1036" DrawAspect="Content" ObjectID="_1811852843" r:id="rId32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00" w:dyaOrig="360">
          <v:shape id="_x0000_i1037" type="#_x0000_t75" alt="www.xinjiaoyu.com 新教育网" style="width:40pt;height:18pt" o:ole="">
            <v:imagedata r:id="rId31" o:title="eqId35624474fd2d3cbccee537a3f7912229"/>
          </v:shape>
          <o:OLEObject Type="Embed" ProgID="Equation.DSMT4" ShapeID="_x0000_i1037" DrawAspect="Content" ObjectID="_1811852844" r:id="rId3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遇水转化为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720" w:dyaOrig="280">
          <v:shape id="_x0000_i1038" type="#_x0000_t75" alt="www.xinjiaoyu.com 新教育网" style="width:36pt;height:14pt" o:ole="">
            <v:imagedata r:id="rId34" o:title="eqIdce93086f0133444d40743d654cba1c55"/>
          </v:shape>
          <o:OLEObject Type="Embed" ProgID="Equation.DSMT4" ShapeID="_x0000_i1038" DrawAspect="Content" ObjectID="_1811852845" r:id="rId35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40" w:dyaOrig="360">
          <v:shape id="_x0000_i1039" type="#_x0000_t75" alt="www.xinjiaoyu.com 新教育网" style="width:47.5pt;height:18pt" o:ole="">
            <v:imagedata r:id="rId36" o:title="eqId0f0331581708d67687d38488b1f9ad25"/>
          </v:shape>
          <o:OLEObject Type="Embed" ProgID="Equation.DSMT4" ShapeID="_x0000_i1039" DrawAspect="Content" ObjectID="_1811852846" r:id="rId37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溶于氨水得到深蓝色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960" w:dyaOrig="440">
          <v:shape id="_x0000_i1040" type="#_x0000_t75" alt="www.xinjiaoyu.com 新教育网" style="width:98pt;height:22pt" o:ole="">
            <v:imagedata r:id="rId38" o:title="eqId153f831735fa02723ba9fe31ded65798"/>
          </v:shape>
          <o:OLEObject Type="Embed" ProgID="Equation.DSMT4" ShapeID="_x0000_i1040" DrawAspect="Content" ObjectID="_1811852847" r:id="rId39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溶液，加入稀硫酸又转化为蓝色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760" w:dyaOrig="440">
          <v:shape id="_x0000_i1041" type="#_x0000_t75" alt="www.xinjiaoyu.com 新教育网" style="width:88pt;height:22pt" o:ole="">
            <v:imagedata r:id="rId40" o:title="eqId54d974a4791fdc623bbc0ec654b0ee90"/>
          </v:shape>
          <o:OLEObject Type="Embed" ProgID="Equation.DSMT4" ShapeID="_x0000_i1041" DrawAspect="Content" ObjectID="_1811852848" r:id="rId41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溶液。氨可以发生类似于水解反应的氨解反应，浓氨水与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80" w:dyaOrig="360">
          <v:shape id="_x0000_i1042" type="#_x0000_t75" alt="www.xinjiaoyu.com 新教育网" style="width:33.5pt;height:18pt" o:ole="">
            <v:imagedata r:id="rId42" o:title="eqIdfad11c876ed36f758dc10920e502ecc1"/>
          </v:shape>
          <o:OLEObject Type="Embed" ProgID="Equation.DSMT4" ShapeID="_x0000_i1042" DrawAspect="Content" ObjectID="_1811852849" r:id="rId4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溶液反应生成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300" w:dyaOrig="400">
          <v:shape id="_x0000_i1043" type="#_x0000_t75" alt="www.xinjiaoyu.com 新教育网" style="width:65.5pt;height:20.5pt" o:ole="">
            <v:imagedata r:id="rId44" o:title="eqIdc88069800180bb54a71eb8a54c872fa1"/>
          </v:shape>
          <o:OLEObject Type="Embed" ProgID="Equation.DSMT4" ShapeID="_x0000_i1043" DrawAspect="Content" ObjectID="_1811852850" r:id="rId45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沉淀。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6.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下列有关反应</w:t>
      </w: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184215394" name="图片 184215394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15394" name="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化学方程式错误的是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氨在氧气中燃烧：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2799" w:dyaOrig="760">
          <v:shape id="_x0000_i1044" type="#_x0000_t75" alt="www.xinjiaoyu.com 新教育网" style="width:140pt;height:38pt" o:ole="">
            <v:imagedata r:id="rId47" o:title="eqId9b8cb85a7b790d5ec9ef37101c05bda5"/>
          </v:shape>
          <o:OLEObject Type="Embed" ProgID="Equation.DSMT4" ShapeID="_x0000_i1044" DrawAspect="Content" ObjectID="_1811852851" r:id="rId48"/>
        </w:objec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液氨与金属钠反应：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040" w:dyaOrig="380">
          <v:shape id="_x0000_i1045" type="#_x0000_t75" alt="www.xinjiaoyu.com 新教育网" style="width:152.5pt;height:18.5pt" o:ole="">
            <v:imagedata r:id="rId49" o:title="eqIdd6356b38cf69b1af89af96802ab03093"/>
          </v:shape>
          <o:OLEObject Type="Embed" ProgID="Equation.DSMT4" ShapeID="_x0000_i1045" DrawAspect="Content" ObjectID="_1811852852" r:id="rId50"/>
        </w:objec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氨水溶解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40" w:dyaOrig="360">
          <v:shape id="_x0000_i1046" type="#_x0000_t75" alt="www.xinjiaoyu.com 新教育网" style="width:47.5pt;height:18pt" o:ole="">
            <v:imagedata r:id="rId36" o:title="eqId0f0331581708d67687d38488b1f9ad25"/>
          </v:shape>
          <o:OLEObject Type="Embed" ProgID="Equation.DSMT4" ShapeID="_x0000_i1046" DrawAspect="Content" ObjectID="_1811852853" r:id="rId51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：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720" w:dyaOrig="440">
          <v:shape id="_x0000_i1047" type="#_x0000_t75" alt="www.xinjiaoyu.com 新教育网" style="width:186pt;height:22pt" o:ole="">
            <v:imagedata r:id="rId52" o:title="eqId0430aca7d65a68fc12539f2274720ccc"/>
          </v:shape>
          <o:OLEObject Type="Embed" ProgID="Equation.DSMT4" ShapeID="_x0000_i1047" DrawAspect="Content" ObjectID="_1811852854" r:id="rId53"/>
        </w:objec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浓氨水与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80" w:dyaOrig="360">
          <v:shape id="_x0000_i1048" type="#_x0000_t75" alt="www.xinjiaoyu.com 新教育网" style="width:33.5pt;height:18pt" o:ole="">
            <v:imagedata r:id="rId42" o:title="eqIdfad11c876ed36f758dc10920e502ecc1"/>
          </v:shape>
          <o:OLEObject Type="Embed" ProgID="Equation.DSMT4" ShapeID="_x0000_i1048" DrawAspect="Content" ObjectID="_1811852855" r:id="rId54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反应：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440" w:dyaOrig="400">
          <v:shape id="_x0000_i1049" type="#_x0000_t75" alt="www.xinjiaoyu.com 新教育网" style="width:172pt;height:20pt" o:ole="">
            <v:imagedata r:id="rId55" o:title="eqId4b769455ef05b5659ea7e22f3bef5957"/>
          </v:shape>
          <o:OLEObject Type="Embed" ProgID="Equation.DSMT4" ShapeID="_x0000_i1049" DrawAspect="Content" ObjectID="_1811852856" r:id="rId56"/>
        </w:objec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lastRenderedPageBreak/>
        <w:t xml:space="preserve">7.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下列有关物质结构或性质的比较中，正确的是</w:t>
      </w:r>
    </w:p>
    <w:p w:rsid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40" w:dyaOrig="300">
          <v:shape id="_x0000_i1050" type="#_x0000_t75" alt="www.xinjiaoyu.com 新教育网" style="width:17pt;height:15pt" o:ole="">
            <v:imagedata r:id="rId57" o:title="eqIdec3ba4b24c84c71d0bd2546b351e6e10"/>
          </v:shape>
          <o:OLEObject Type="Embed" ProgID="Equation.DSMT4" ShapeID="_x0000_i1050" DrawAspect="Content" ObjectID="_1811852857" r:id="rId58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结合</w:t>
      </w: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184215398" name="图片 184215398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15398" name="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能力：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080" w:dyaOrig="380">
          <v:shape id="_x0000_i1051" type="#_x0000_t75" alt="www.xinjiaoyu.com 新教育网" style="width:54.5pt;height:18.5pt" o:ole="">
            <v:imagedata r:id="rId59" o:title="eqIddc7f65dabc4f056523005ad8c1d61174"/>
          </v:shape>
          <o:OLEObject Type="Embed" ProgID="Equation.DSMT4" ShapeID="_x0000_i1051" DrawAspect="Content" ObjectID="_1811852858" r:id="rId6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030AED" w:rsidRP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与氨形成配位键的能力：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60" w:dyaOrig="320">
          <v:shape id="_x0000_i1052" type="#_x0000_t75" alt="www.xinjiaoyu.com 新教育网" style="width:48pt;height:16pt" o:ole="">
            <v:imagedata r:id="rId61" o:title="eqIdb492ada6cdb395785da0a4bfca050aea"/>
          </v:shape>
          <o:OLEObject Type="Embed" ProgID="Equation.DSMT4" ShapeID="_x0000_i1052" DrawAspect="Content" ObjectID="_1811852859" r:id="rId62"/>
        </w:object>
      </w:r>
    </w:p>
    <w:p w:rsid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20" w:dyaOrig="360">
          <v:shape id="_x0000_i1053" type="#_x0000_t75" alt="www.xinjiaoyu.com 新教育网" style="width:26.5pt;height:18pt" o:ole="">
            <v:imagedata r:id="rId63" o:title="eqId6e9b0547b553bc0c6d94299341006c14"/>
          </v:shape>
          <o:OLEObject Type="Embed" ProgID="Equation.DSMT4" ShapeID="_x0000_i1053" DrawAspect="Content" ObjectID="_1811852860" r:id="rId64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00" w:dyaOrig="360">
          <v:shape id="_x0000_i1054" type="#_x0000_t75" alt="www.xinjiaoyu.com 新教育网" style="width:24.5pt;height:18pt" o:ole="">
            <v:imagedata r:id="rId65" o:title="eqId1163bc05a73653778b05c45aed88addc"/>
          </v:shape>
          <o:OLEObject Type="Embed" ProgID="Equation.DSMT4" ShapeID="_x0000_i1054" DrawAspect="Content" ObjectID="_1811852861" r:id="rId66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分子中的键长：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399" w:dyaOrig="280">
          <v:shape id="_x0000_i1055" type="#_x0000_t75" alt="www.xinjiaoyu.com 新教育网" style="width:71pt;height:14pt" o:ole="">
            <v:imagedata r:id="rId67" o:title="eqIdb5e5ae061ead0070faa465be9d41ff5d"/>
          </v:shape>
          <o:OLEObject Type="Embed" ProgID="Equation.DSMT4" ShapeID="_x0000_i1055" DrawAspect="Content" ObjectID="_1811852862" r:id="rId68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030AED" w:rsidRP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微粒所含电子数：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120" w:dyaOrig="380">
          <v:shape id="_x0000_i1056" type="#_x0000_t75" alt="www.xinjiaoyu.com 新教育网" style="width:56pt;height:18.5pt" o:ole="">
            <v:imagedata r:id="rId69" o:title="eqId8463f1c41269dbe499b5b01f4b267d66"/>
          </v:shape>
          <o:OLEObject Type="Embed" ProgID="Equation.DSMT4" ShapeID="_x0000_i1056" DrawAspect="Content" ObjectID="_1811852863" r:id="rId70"/>
        </w:objec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8.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下列实验产生的废液中，可能大量存在的粒子组是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60"/>
        <w:gridCol w:w="2844"/>
        <w:gridCol w:w="2677"/>
      </w:tblGrid>
      <w:tr w:rsidR="009D614E" w:rsidTr="004A169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实验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粒子组</w:t>
            </w:r>
          </w:p>
        </w:tc>
      </w:tr>
      <w:tr w:rsidR="009D614E" w:rsidTr="004A169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稀硝酸与铜片制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440" w:dyaOrig="280">
                <v:shape id="_x0000_i1057" type="#_x0000_t75" alt="www.xinjiaoyu.com 新教育网" style="width:22pt;height:14pt" o:ole="">
                  <v:imagedata r:id="rId71" o:title="eqId9110e80d125190c4b5bed606e1fc2220"/>
                </v:shape>
                <o:OLEObject Type="Embed" ProgID="Equation.DSMT4" ShapeID="_x0000_i1057" DrawAspect="Content" ObjectID="_1811852864" r:id="rId72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9D614E" w:rsidP="004A169D">
            <w:pPr>
              <w:spacing w:line="360" w:lineRule="auto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9D614E">
              <w:rPr>
                <w:rFonts w:ascii="Times New Roman" w:eastAsiaTheme="majorEastAsia" w:hAnsi="Times New Roman" w:cs="Times New Roman"/>
                <w:szCs w:val="21"/>
              </w:rPr>
              <w:object w:dxaOrig="2260" w:dyaOrig="380">
                <v:shape id="_x0000_i1058" type="#_x0000_t75" alt="www.xinjiaoyu.com 新教育网" style="width:113.5pt;height:18.5pt" o:ole="">
                  <v:imagedata r:id="rId73" o:title="eqIdf3563633de7bdc37ce22c1c54cb961dc"/>
                </v:shape>
                <o:OLEObject Type="Embed" ProgID="Equation.DSMT4" ShapeID="_x0000_i1058" DrawAspect="Content" ObjectID="_1811852865" r:id="rId74"/>
              </w:object>
            </w:r>
          </w:p>
        </w:tc>
      </w:tr>
      <w:tr w:rsidR="009D614E" w:rsidTr="004A169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9D614E" w:rsidP="004A169D">
            <w:pPr>
              <w:spacing w:line="360" w:lineRule="auto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9D614E">
              <w:rPr>
                <w:rFonts w:ascii="Times New Roman" w:eastAsiaTheme="majorEastAsia" w:hAnsi="Times New Roman" w:cs="Times New Roman"/>
                <w:szCs w:val="21"/>
              </w:rPr>
              <w:object w:dxaOrig="520" w:dyaOrig="280">
                <v:shape id="_x0000_i1059" type="#_x0000_t75" alt="www.xinjiaoyu.com 新教育网" style="width:26pt;height:14pt" o:ole="">
                  <v:imagedata r:id="rId75" o:title="eqId96dd04ead51e7d7207c32fe62ea17785"/>
                </v:shape>
                <o:OLEObject Type="Embed" ProgID="Equation.DSMT4" ShapeID="_x0000_i1059" DrawAspect="Content" ObjectID="_1811852866" r:id="rId76"/>
              </w:object>
            </w:r>
            <w:r w:rsidR="00F33575"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硫酸与</w:t>
            </w:r>
            <w:r w:rsidRPr="009D614E">
              <w:rPr>
                <w:rFonts w:ascii="Times New Roman" w:eastAsiaTheme="majorEastAsia" w:hAnsi="Times New Roman" w:cs="Times New Roman"/>
                <w:szCs w:val="21"/>
              </w:rPr>
              <w:object w:dxaOrig="779" w:dyaOrig="320">
                <v:shape id="_x0000_i1060" type="#_x0000_t75" alt="www.xinjiaoyu.com 新教育网" style="width:39pt;height:16pt" o:ole="">
                  <v:imagedata r:id="rId77" o:title="eqId8aed0fad5e08ec91fba4c3822026543d"/>
                </v:shape>
                <o:OLEObject Type="Embed" ProgID="Equation.DSMT4" ShapeID="_x0000_i1060" DrawAspect="Content" ObjectID="_1811852867" r:id="rId78"/>
              </w:object>
            </w:r>
            <w:r w:rsidR="00F33575"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制</w:t>
            </w:r>
            <w:r w:rsidRPr="009D614E">
              <w:rPr>
                <w:rFonts w:ascii="Times New Roman" w:eastAsiaTheme="majorEastAsia" w:hAnsi="Times New Roman" w:cs="Times New Roman"/>
                <w:szCs w:val="21"/>
              </w:rPr>
              <w:object w:dxaOrig="460" w:dyaOrig="360">
                <v:shape id="_x0000_i1061" type="#_x0000_t75" alt="www.xinjiaoyu.com 新教育网" style="width:23.5pt;height:18pt" o:ole="">
                  <v:imagedata r:id="rId79" o:title="eqId39208d1c3e640e796d76875beeb9fb04"/>
                </v:shape>
                <o:OLEObject Type="Embed" ProgID="Equation.DSMT4" ShapeID="_x0000_i1061" DrawAspect="Content" ObjectID="_1811852868" r:id="rId80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9D614E" w:rsidP="004A169D">
            <w:pPr>
              <w:spacing w:line="360" w:lineRule="auto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9D614E">
              <w:rPr>
                <w:rFonts w:ascii="Times New Roman" w:eastAsiaTheme="majorEastAsia" w:hAnsi="Times New Roman" w:cs="Times New Roman"/>
                <w:szCs w:val="21"/>
              </w:rPr>
              <w:object w:dxaOrig="2439" w:dyaOrig="380">
                <v:shape id="_x0000_i1062" type="#_x0000_t75" alt="www.xinjiaoyu.com 新教育网" style="width:122pt;height:18.5pt" o:ole="">
                  <v:imagedata r:id="rId81" o:title="eqId9d9b0277db09fe5bfef9ee35887f34b2"/>
                </v:shape>
                <o:OLEObject Type="Embed" ProgID="Equation.DSMT4" ShapeID="_x0000_i1062" DrawAspect="Content" ObjectID="_1811852869" r:id="rId82"/>
              </w:object>
            </w:r>
          </w:p>
        </w:tc>
      </w:tr>
      <w:tr w:rsidR="009D614E" w:rsidTr="004A169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浓盐酸与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840" w:dyaOrig="360">
                <v:shape id="_x0000_i1063" type="#_x0000_t75" alt="www.xinjiaoyu.com 新教育网" style="width:42pt;height:18pt" o:ole="">
                  <v:imagedata r:id="rId83" o:title="eqIde27bd34b38d447163af65055eaa986f4"/>
                </v:shape>
                <o:OLEObject Type="Embed" ProgID="Equation.DSMT4" ShapeID="_x0000_i1063" DrawAspect="Content" ObjectID="_1811852870" r:id="rId84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制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380" w:dyaOrig="360">
                <v:shape id="_x0000_i1064" type="#_x0000_t75" alt="www.xinjiaoyu.com 新教育网" style="width:16pt;height:15.5pt" o:ole="">
                  <v:imagedata r:id="rId85" o:title="eqId39db0d5f5533066dab682ec1bf4c39bf"/>
                </v:shape>
                <o:OLEObject Type="Embed" ProgID="Equation.DSMT4" ShapeID="_x0000_i1064" DrawAspect="Content" ObjectID="_1811852871" r:id="rId86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9D614E" w:rsidP="004A169D">
            <w:pPr>
              <w:spacing w:line="360" w:lineRule="auto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9D614E">
              <w:rPr>
                <w:rFonts w:ascii="Times New Roman" w:eastAsiaTheme="majorEastAsia" w:hAnsi="Times New Roman" w:cs="Times New Roman"/>
                <w:szCs w:val="21"/>
              </w:rPr>
              <w:object w:dxaOrig="2079" w:dyaOrig="320">
                <v:shape id="_x0000_i1065" type="#_x0000_t75" alt="www.xinjiaoyu.com 新教育网" style="width:103pt;height:16pt" o:ole="">
                  <v:imagedata r:id="rId87" o:title="eqIdeba02d60166600d8d38705dc2d5dff5a"/>
                </v:shape>
                <o:OLEObject Type="Embed" ProgID="Equation.DSMT4" ShapeID="_x0000_i1065" DrawAspect="Content" ObjectID="_1811852872" r:id="rId88"/>
              </w:object>
            </w:r>
          </w:p>
        </w:tc>
      </w:tr>
      <w:tr w:rsidR="009D614E" w:rsidTr="004A169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双氧水与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620" w:dyaOrig="360">
                <v:shape id="_x0000_i1066" type="#_x0000_t75" alt="www.xinjiaoyu.com 新教育网" style="width:31pt;height:18.5pt" o:ole="">
                  <v:imagedata r:id="rId89" o:title="eqIddf13fef9f3b41ec1eb588b99606e64f0"/>
                </v:shape>
                <o:OLEObject Type="Embed" ProgID="Equation.DSMT4" ShapeID="_x0000_i1066" DrawAspect="Content" ObjectID="_1811852873" r:id="rId90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溶液制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320" w:dyaOrig="360">
                <v:shape id="_x0000_i1067" type="#_x0000_t75" alt="www.xinjiaoyu.com 新教育网" style="width:16pt;height:18pt" o:ole="">
                  <v:imagedata r:id="rId91" o:title="eqId7fa4e407156124daed6d1d94dbb26e29"/>
                </v:shape>
                <o:OLEObject Type="Embed" ProgID="Equation.DSMT4" ShapeID="_x0000_i1067" DrawAspect="Content" ObjectID="_1811852874" r:id="rId92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9D614E" w:rsidP="004A169D">
            <w:pPr>
              <w:spacing w:line="360" w:lineRule="auto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9D614E">
              <w:rPr>
                <w:rFonts w:ascii="Times New Roman" w:eastAsiaTheme="majorEastAsia" w:hAnsi="Times New Roman" w:cs="Times New Roman"/>
                <w:szCs w:val="21"/>
              </w:rPr>
              <w:object w:dxaOrig="2219" w:dyaOrig="380">
                <v:shape id="_x0000_i1068" type="#_x0000_t75" alt="www.xinjiaoyu.com 新教育网" style="width:111pt;height:18.5pt" o:ole="">
                  <v:imagedata r:id="rId93" o:title="eqIdb41d37012dcb8366f04d1b0849f2e4e5"/>
                </v:shape>
                <o:OLEObject Type="Embed" ProgID="Equation.DSMT4" ShapeID="_x0000_i1068" DrawAspect="Content" ObjectID="_1811852875" r:id="rId94"/>
              </w:object>
            </w:r>
          </w:p>
        </w:tc>
      </w:tr>
    </w:tbl>
    <w:p w:rsidR="00030AED" w:rsidRPr="004A169D" w:rsidRDefault="00F33575" w:rsidP="004A16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A. A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  <w:t>B. B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  <w:t>C. C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  <w:t>D. D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9.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某化合物的结构如图所示。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W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Y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Z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是原子序数依次增大的短周期元素，其中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Z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位于同一主族。下列说法错误的是</w:t>
      </w:r>
    </w:p>
    <w:p w:rsidR="00030AED" w:rsidRPr="004A169D" w:rsidRDefault="00F33575" w:rsidP="004A16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724025" cy="619125"/>
            <wp:effectExtent l="0" t="0" r="9525" b="9525"/>
            <wp:docPr id="100007" name="图片 10000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A169D">
        <w:rPr>
          <w:rFonts w:ascii="Times New Roman" w:eastAsiaTheme="majorEastAsia" w:hAnsi="Times New Roman" w:cs="Times New Roman"/>
          <w:noProof/>
          <w:color w:val="000000"/>
          <w:position w:val="-22"/>
          <w:szCs w:val="21"/>
        </w:rPr>
        <w:drawing>
          <wp:inline distT="0" distB="0" distL="0" distR="0">
            <wp:extent cx="31750" cy="88900"/>
            <wp:effectExtent l="0" t="0" r="6350" b="6350"/>
            <wp:docPr id="184215396" name="图片 184215396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15396" name=""/>
                    <pic:cNvPicPr>
                      <a:picLocks noChangeAspect="1"/>
                    </pic:cNvPicPr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元素电负性：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40" w:dyaOrig="260">
          <v:shape id="_x0000_i1069" type="#_x0000_t75" alt="www.xinjiaoyu.com 新教育网" style="width:42pt;height:12.5pt" o:ole="">
            <v:imagedata r:id="rId97" o:title="eqIdf3b01488af3b43ae1dad46eb6989d4aa"/>
          </v:shape>
          <o:OLEObject Type="Embed" ProgID="Equation.DSMT4" ShapeID="_x0000_i1069" DrawAspect="Content" ObjectID="_1811852876" r:id="rId98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030AED" w:rsidRP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该物质中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Y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Z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均采取即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60" w:dyaOrig="360">
          <v:shape id="_x0000_i1070" type="#_x0000_t75" alt="www.xinjiaoyu.com 新教育网" style="width:28pt;height:28pt" o:ole="">
            <v:imagedata r:id="rId99" o:title="eqIdbd9c10a48cd60f3968005daf8800a4e9"/>
          </v:shape>
          <o:OLEObject Type="Embed" ProgID="Equation.DSMT4" ShapeID="_x0000_i1070" DrawAspect="Content" ObjectID="_1811852877" r:id="rId10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杂化</w:t>
      </w:r>
    </w:p>
    <w:p w:rsid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基态原子未成对电子数：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19" w:dyaOrig="260">
          <v:shape id="_x0000_i1071" type="#_x0000_t75" alt="www.xinjiaoyu.com 新教育网" style="width:46pt;height:13pt" o:ole="">
            <v:imagedata r:id="rId101" o:title="eqId84efae0c70a460ceec062bce407ac5dd"/>
          </v:shape>
          <o:OLEObject Type="Embed" ProgID="Equation.DSMT4" ShapeID="_x0000_i1071" DrawAspect="Content" ObjectID="_1811852878" r:id="rId102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030AED" w:rsidRP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基态原子的第一电离能：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40" w:dyaOrig="260">
          <v:shape id="_x0000_i1072" type="#_x0000_t75" alt="www.xinjiaoyu.com 新教育网" style="width:42pt;height:12.5pt" o:ole="">
            <v:imagedata r:id="rId97" o:title="eqIdf3b01488af3b43ae1dad46eb6989d4aa"/>
          </v:shape>
          <o:OLEObject Type="Embed" ProgID="Equation.DSMT4" ShapeID="_x0000_i1072" DrawAspect="Content" ObjectID="_1811852879" r:id="rId103"/>
        </w:objec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10.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下列实验操作能达到实验目的的是</w:t>
      </w:r>
    </w:p>
    <w:tbl>
      <w:tblPr>
        <w:tblW w:w="782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488"/>
        <w:gridCol w:w="3932"/>
        <w:gridCol w:w="3409"/>
      </w:tblGrid>
      <w:tr w:rsidR="009D614E" w:rsidTr="004A169D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实验操作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实验目的</w:t>
            </w:r>
          </w:p>
        </w:tc>
      </w:tr>
      <w:tr w:rsidR="009D614E" w:rsidTr="004A169D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lastRenderedPageBreak/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将铁制镀件与铜片分别接直流电源的正、负极，平行浸入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740" w:dyaOrig="360">
                <v:shape id="_x0000_i1073" type="#_x0000_t75" alt="www.xinjiaoyu.com 新教育网" style="width:37pt;height:18pt" o:ole="">
                  <v:imagedata r:id="rId104" o:title="eqId2a83733b1b1ca4969b6b7b7db98b038f"/>
                </v:shape>
                <o:OLEObject Type="Embed" ProgID="Equation.DSMT4" ShapeID="_x0000_i1073" DrawAspect="Content" ObjectID="_1811852880" r:id="rId105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溶液中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在铁制镀件表面镀铜</w:t>
            </w:r>
          </w:p>
        </w:tc>
      </w:tr>
      <w:tr w:rsidR="009D614E" w:rsidTr="004A169D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向粗盐水中先后加入过量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860" w:dyaOrig="360">
                <v:shape id="_x0000_i1074" type="#_x0000_t75" alt="www.xinjiaoyu.com 新教育网" style="width:42.5pt;height:18pt" o:ole="">
                  <v:imagedata r:id="rId106" o:title="eqId889220d0a5054f0df8fdb14fec5409b8"/>
                </v:shape>
                <o:OLEObject Type="Embed" ProgID="Equation.DSMT4" ShapeID="_x0000_i1074" DrawAspect="Content" ObjectID="_1811852881" r:id="rId107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溶液、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720" w:dyaOrig="280">
                <v:shape id="_x0000_i1075" type="#_x0000_t75" alt="www.xinjiaoyu.com 新教育网" style="width:36pt;height:14pt" o:ole="">
                  <v:imagedata r:id="rId34" o:title="eqIdce93086f0133444d40743d654cba1c55"/>
                </v:shape>
                <o:OLEObject Type="Embed" ProgID="Equation.DSMT4" ShapeID="_x0000_i1075" DrawAspect="Content" ObjectID="_1811852882" r:id="rId108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溶液和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640" w:dyaOrig="360">
                <v:shape id="_x0000_i1076" type="#_x0000_t75" alt="www.xinjiaoyu.com 新教育网" style="width:32.5pt;height:18pt" o:ole="">
                  <v:imagedata r:id="rId109" o:title="eqIddfdf270bf3cfabfb02eb178198de6f51"/>
                </v:shape>
                <o:OLEObject Type="Embed" ProgID="Equation.DSMT4" ShapeID="_x0000_i1076" DrawAspect="Content" ObjectID="_1811852883" r:id="rId110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粗盐提纯中，去除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520" w:dyaOrig="320">
                <v:shape id="_x0000_i1077" type="#_x0000_t75" alt="www.xinjiaoyu.com 新教育网" style="width:26pt;height:16pt" o:ole="">
                  <v:imagedata r:id="rId111" o:title="eqId7592efdb9e761635eb01eac2725f2b41"/>
                </v:shape>
                <o:OLEObject Type="Embed" ProgID="Equation.DSMT4" ShapeID="_x0000_i1077" DrawAspect="Content" ObjectID="_1811852884" r:id="rId112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、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580" w:dyaOrig="360">
                <v:shape id="_x0000_i1078" type="#_x0000_t75" alt="www.xinjiaoyu.com 新教育网" style="width:29.5pt;height:18pt" o:ole="">
                  <v:imagedata r:id="rId113" o:title="eqId71552da5ad78992c5a7920ad7207ce44"/>
                </v:shape>
                <o:OLEObject Type="Embed" ProgID="Equation.DSMT4" ShapeID="_x0000_i1078" DrawAspect="Content" ObjectID="_1811852885" r:id="rId114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和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500" w:dyaOrig="380">
                <v:shape id="_x0000_i1079" type="#_x0000_t75" alt="www.xinjiaoyu.com 新教育网" style="width:24.5pt;height:18.5pt" o:ole="">
                  <v:imagedata r:id="rId115" o:title="eqId68b9bfd8728216acb427ce120e517f4c"/>
                </v:shape>
                <o:OLEObject Type="Embed" ProgID="Equation.DSMT4" ShapeID="_x0000_i1079" DrawAspect="Content" ObjectID="_1811852886" r:id="rId116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杂质离子</w:t>
            </w:r>
          </w:p>
        </w:tc>
      </w:tr>
      <w:tr w:rsidR="009D614E" w:rsidTr="004A169D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向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2380" w:dyaOrig="380">
                <v:shape id="_x0000_i1080" type="#_x0000_t75" alt="www.xinjiaoyu.com 新教育网" style="width:119.5pt;height:18.5pt" o:ole="">
                  <v:imagedata r:id="rId117" o:title="eqIde020fa372ce083c3785e638729059306"/>
                </v:shape>
                <o:OLEObject Type="Embed" ProgID="Equation.DSMT4" ShapeID="_x0000_i1080" DrawAspect="Content" ObjectID="_1811852887" r:id="rId118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溶液中滴加</w: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5</w: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滴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1619" w:dyaOrig="320">
                <v:shape id="_x0000_i1081" type="#_x0000_t75" alt="www.xinjiaoyu.com 新教育网" style="width:81pt;height:15.5pt" o:ole="">
                  <v:imagedata r:id="rId119" o:title="eqIdbc8f36db9d02a43ebf8e3c62646c26e4"/>
                </v:shape>
                <o:OLEObject Type="Embed" ProgID="Equation.DSMT4" ShapeID="_x0000_i1081" DrawAspect="Content" ObjectID="_1811852888" r:id="rId120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溶液，再滴加</w: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5</w: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滴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1639" w:dyaOrig="380">
                <v:shape id="_x0000_i1082" type="#_x0000_t75" alt="www.xinjiaoyu.com 新教育网" style="width:82pt;height:19pt" o:ole="">
                  <v:imagedata r:id="rId121" o:title="eqIdb05afc229d4394cb230fa66abcaab4c3"/>
                </v:shape>
                <o:OLEObject Type="Embed" ProgID="Equation.DSMT4" ShapeID="_x0000_i1082" DrawAspect="Content" ObjectID="_1811852889" r:id="rId122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探究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620" w:dyaOrig="440">
                <v:shape id="_x0000_i1083" type="#_x0000_t75" alt="www.xinjiaoyu.com 新教育网" style="width:30.5pt;height:21.5pt" o:ole="">
                  <v:imagedata r:id="rId123" o:title="eqIddec61de0887d901937accf74bd8b1c76"/>
                </v:shape>
                <o:OLEObject Type="Embed" ProgID="Equation.DSMT4" ShapeID="_x0000_i1083" DrawAspect="Content" ObjectID="_1811852890" r:id="rId124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对如下平衡的影响：</w:t>
            </w:r>
          </w:p>
          <w:p w:rsidR="00030AED" w:rsidRPr="004A169D" w:rsidRDefault="009D614E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9D614E">
              <w:rPr>
                <w:rFonts w:ascii="Times New Roman" w:eastAsiaTheme="majorEastAsia" w:hAnsi="Times New Roman" w:cs="Times New Roman"/>
                <w:szCs w:val="21"/>
              </w:rPr>
              <w:object w:dxaOrig="2840" w:dyaOrig="760">
                <v:shape id="_x0000_i1084" type="#_x0000_t75" alt="www.xinjiaoyu.com 新教育网" style="width:143pt;height:38.5pt" o:ole="">
                  <v:imagedata r:id="rId125" o:title="eqId1f2886b733dc72fa6c25ab6b43b0c7a2"/>
                </v:shape>
                <o:OLEObject Type="Embed" ProgID="Equation.DSMT4" ShapeID="_x0000_i1084" DrawAspect="Content" ObjectID="_1811852891" r:id="rId126"/>
              </w:object>
            </w:r>
          </w:p>
        </w:tc>
      </w:tr>
      <w:tr w:rsidR="009D614E" w:rsidTr="004A169D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将有机物</w: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M</w: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溶于乙醇，加入金属钠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探究</w: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M</w: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中是否含有羟基</w:t>
            </w:r>
          </w:p>
        </w:tc>
      </w:tr>
    </w:tbl>
    <w:p w:rsidR="00030AED" w:rsidRPr="004A169D" w:rsidRDefault="00F33575" w:rsidP="004A16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A. A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  <w:t>B. B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  <w:t>C. C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  <w:t>D. D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11.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恒温恒压密闭容器中，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20" w:dyaOrig="280">
          <v:shape id="_x0000_i1085" type="#_x0000_t75" alt="www.xinjiaoyu.com 新教育网" style="width:21pt;height:14.5pt" o:ole="">
            <v:imagedata r:id="rId127" o:title="eqId26f0e1ac3d3eb3e419df62c363864ee9"/>
          </v:shape>
          <o:OLEObject Type="Embed" ProgID="Equation.DSMT4" ShapeID="_x0000_i1085" DrawAspect="Content" ObjectID="_1811852892" r:id="rId128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时加入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20" w:dyaOrig="320">
          <v:shape id="_x0000_i1086" type="#_x0000_t75" alt="www.xinjiaoyu.com 新教育网" style="width:26pt;height:16pt" o:ole="">
            <v:imagedata r:id="rId129" o:title="eqId1b6d14b305f45873cd5fa34db9460c7e"/>
          </v:shape>
          <o:OLEObject Type="Embed" ProgID="Equation.DSMT4" ShapeID="_x0000_i1086" DrawAspect="Content" ObjectID="_1811852893" r:id="rId13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，各组分物质的量分数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随反应时间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t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变化的曲线如图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反应速率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80" w:dyaOrig="280">
          <v:shape id="_x0000_i1087" type="#_x0000_t75" alt="www.xinjiaoyu.com 新教育网" style="width:28pt;height:14pt" o:ole="">
            <v:imagedata r:id="rId131" o:title="eqIde1a9816336c1e6a7cc4e31c0ad604193"/>
          </v:shape>
          <o:OLEObject Type="Embed" ProgID="Equation.DSMT4" ShapeID="_x0000_i1087" DrawAspect="Content" ObjectID="_1811852894" r:id="rId132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k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为反应速率常数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448175" cy="3048000"/>
            <wp:effectExtent l="0" t="0" r="9525" b="0"/>
            <wp:docPr id="100009" name="图片 10000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下列说法错误的是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该条件下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440" w:dyaOrig="740">
          <v:shape id="_x0000_i1088" type="#_x0000_t75" alt="www.xinjiaoyu.com 新教育网" style="width:1in;height:36.5pt" o:ole="">
            <v:imagedata r:id="rId134" o:title="eqId0dc8f30b14b0d6c0241deebe870d7c80"/>
          </v:shape>
          <o:OLEObject Type="Embed" ProgID="Equation.DSMT4" ShapeID="_x0000_i1088" DrawAspect="Content" ObjectID="_1811852895" r:id="rId135"/>
        </w:objec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60" w:dyaOrig="360">
          <v:shape id="_x0000_i1089" type="#_x0000_t75" alt="www.xinjiaoyu.com 新教育网" style="width:23.5pt;height:18.5pt" o:ole="">
            <v:imagedata r:id="rId136" o:title="eqIde5b4ade41fc9dcd1c049ed00432396ff"/>
          </v:shape>
          <o:OLEObject Type="Embed" ProgID="Equation.DSMT4" ShapeID="_x0000_i1089" DrawAspect="Content" ObjectID="_1811852896" r:id="rId137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时间段，生成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M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N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的平均反应速率相等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若加入催化剂，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260" w:dyaOrig="360">
          <v:shape id="_x0000_i1090" type="#_x0000_t75" alt="www.xinjiaoyu.com 新教育网" style="width:13pt;height:18.5pt" o:ole="">
            <v:imagedata r:id="rId138" o:title="eqIdc26ea2322056b80d74687e64fd3360f4"/>
          </v:shape>
          <o:OLEObject Type="Embed" ProgID="Equation.DSMT4" ShapeID="_x0000_i1090" DrawAspect="Content" ObjectID="_1811852897" r:id="rId139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增大，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280" w:dyaOrig="360">
          <v:shape id="_x0000_i1091" type="#_x0000_t75" alt="www.xinjiaoyu.com 新教育网" style="width:14pt;height:18.5pt" o:ole="">
            <v:imagedata r:id="rId140" o:title="eqIdc2227efee21cec8904f5dab522bbfcc9"/>
          </v:shape>
          <o:OLEObject Type="Embed" ProgID="Equation.DSMT4" ShapeID="_x0000_i1091" DrawAspect="Content" ObjectID="_1811852898" r:id="rId141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不变，则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260" w:dyaOrig="360">
          <v:shape id="_x0000_i1092" type="#_x0000_t75" alt="www.xinjiaoyu.com 新教育网" style="width:13pt;height:18pt" o:ole="">
            <v:imagedata r:id="rId142" o:title="eqId08ede4fc9c13f8cc7dfaae2f03950f77"/>
          </v:shape>
          <o:OLEObject Type="Embed" ProgID="Equation.DSMT4" ShapeID="_x0000_i1092" DrawAspect="Content" ObjectID="_1811852899" r:id="rId14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60" w:dyaOrig="380">
          <v:shape id="_x0000_i1093" type="#_x0000_t75" alt="www.xinjiaoyu.com 新教育网" style="width:33pt;height:18.5pt" o:ole="">
            <v:imagedata r:id="rId144" o:title="eqId60f6a8c5eb942f8602120ca5db84138d"/>
          </v:shape>
          <o:OLEObject Type="Embed" ProgID="Equation.DSMT4" ShapeID="_x0000_i1093" DrawAspect="Content" ObjectID="_1811852900" r:id="rId145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均变大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若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359" w:dyaOrig="320">
          <v:shape id="_x0000_i1094" type="#_x0000_t75" alt="www.xinjiaoyu.com 新教育网" style="width:68.5pt;height:16pt" o:ole="">
            <v:imagedata r:id="rId146" o:title="eqId57d0de13bbcf6431253a29be6251bc61"/>
          </v:shape>
          <o:OLEObject Type="Embed" ProgID="Equation.DSMT4" ShapeID="_x0000_i1094" DrawAspect="Content" ObjectID="_1811852901" r:id="rId147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319" w:dyaOrig="320">
          <v:shape id="_x0000_i1095" type="#_x0000_t75" alt="www.xinjiaoyu.com 新教育网" style="width:66pt;height:16pt" o:ole="">
            <v:imagedata r:id="rId148" o:title="eqId8890a76ab9e41ffe7e080beca5b501fb"/>
          </v:shape>
          <o:OLEObject Type="Embed" ProgID="Equation.DSMT4" ShapeID="_x0000_i1095" DrawAspect="Content" ObjectID="_1811852902" r:id="rId149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均</w:t>
      </w: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58750" cy="190500"/>
            <wp:effectExtent l="0" t="0" r="0" b="0"/>
            <wp:docPr id="184215400" name="图片 184215400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15400" name=""/>
                    <pic:cNvPicPr>
                      <a:picLocks noChangeAspect="1"/>
                    </pic:cNvPicPr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放热反应，升高温度则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20" w:dyaOrig="380">
          <v:shape id="_x0000_i1096" type="#_x0000_t75" alt="www.xinjiaoyu.com 新教育网" style="width:30.5pt;height:18.5pt" o:ole="">
            <v:imagedata r:id="rId151" o:title="eqId2490f941a740ecbb0239c46a65728d78"/>
          </v:shape>
          <o:OLEObject Type="Embed" ProgID="Equation.DSMT4" ShapeID="_x0000_i1096" DrawAspect="Content" ObjectID="_1811852903" r:id="rId152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变大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12.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碘晶体为层状结构，层间作用为范德华力，层间距为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60" w:dyaOrig="320">
          <v:shape id="_x0000_i1097" type="#_x0000_t75" alt="www.xinjiaoyu.com 新教育网" style="width:28pt;height:16pt" o:ole="">
            <v:imagedata r:id="rId153" o:title="eqId125ac937f4defe667d52b5e8f45a3427"/>
          </v:shape>
          <o:OLEObject Type="Embed" ProgID="Equation.DSMT4" ShapeID="_x0000_i1097" DrawAspect="Content" ObjectID="_1811852904" r:id="rId154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。下图给出了碘的单层结构，层内碘分子间存在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卤键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”(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强度与氢键相近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80" w:dyaOrig="360">
          <v:shape id="_x0000_i1098" type="#_x0000_t75" alt="www.xinjiaoyu.com 新教育网" style="width:19pt;height:18pt" o:ole="">
            <v:imagedata r:id="rId155" o:title="eqId0bbbfc69cfd78a89c450bdb65076e431"/>
          </v:shape>
          <o:OLEObject Type="Embed" ProgID="Equation.DSMT4" ShapeID="_x0000_i1098" DrawAspect="Content" ObjectID="_1811852905" r:id="rId156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为阿伏加德罗常数的值。下列说法错误的是</w:t>
      </w:r>
    </w:p>
    <w:p w:rsidR="00030AED" w:rsidRPr="004A169D" w:rsidRDefault="00F33575" w:rsidP="004A16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266950" cy="1400175"/>
            <wp:effectExtent l="0" t="0" r="0" b="9525"/>
            <wp:docPr id="100011" name="图片 10001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碘晶体是混合型晶体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030AED" w:rsidRP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液态碘单质中也存在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卤键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”</w:t>
      </w:r>
    </w:p>
    <w:p w:rsid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40" w:dyaOrig="320">
          <v:shape id="_x0000_i1099" type="#_x0000_t75" alt="www.xinjiaoyu.com 新教育网" style="width:27pt;height:16pt" o:ole="">
            <v:imagedata r:id="rId158" o:title="eqIde4dbc15c560ffd0d00095c6170d050f5"/>
          </v:shape>
          <o:OLEObject Type="Embed" ProgID="Equation.DSMT4" ShapeID="_x0000_i1099" DrawAspect="Content" ObjectID="_1811852906" r:id="rId159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碘晶体中有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80" w:dyaOrig="360">
          <v:shape id="_x0000_i1100" type="#_x0000_t75" alt="www.xinjiaoyu.com 新教育网" style="width:19pt;height:18pt" o:ole="">
            <v:imagedata r:id="rId155" o:title="eqId0bbbfc69cfd78a89c450bdb65076e431"/>
          </v:shape>
          <o:OLEObject Type="Embed" ProgID="Equation.DSMT4" ShapeID="_x0000_i1100" DrawAspect="Content" ObjectID="_1811852907" r:id="rId16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个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卤键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030AED" w:rsidRPr="004A169D" w:rsidRDefault="00F33575" w:rsidP="004A16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碘晶体的密度为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2260" w:dyaOrig="680">
          <v:shape id="_x0000_i1101" type="#_x0000_t75" alt="www.xinjiaoyu.com 新教育网" style="width:113.5pt;height:33.5pt" o:ole="">
            <v:imagedata r:id="rId161" o:title="eqIdbbd8226b0db4714cc4949931e31d634b"/>
          </v:shape>
          <o:OLEObject Type="Embed" ProgID="Equation.DSMT4" ShapeID="_x0000_i1101" DrawAspect="Content" ObjectID="_1811852908" r:id="rId162"/>
        </w:objec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13.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研究人员开发出一种锂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-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氢可充电电池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如图所示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，使用前需先充电，其固体电解质仅允许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80" w:dyaOrig="320">
          <v:shape id="_x0000_i1102" type="#_x0000_t75" alt="www.xinjiaoyu.com 新教育网" style="width:18.5pt;height:15.5pt" o:ole="">
            <v:imagedata r:id="rId163" o:title="eqId0258bbc3cc0d09d2f818f45856e8b993"/>
          </v:shape>
          <o:OLEObject Type="Embed" ProgID="Equation.DSMT4" ShapeID="_x0000_i1102" DrawAspect="Content" ObjectID="_1811852909" r:id="rId164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通过。下列说法正确的是</w:t>
      </w:r>
    </w:p>
    <w:p w:rsidR="00030AED" w:rsidRPr="004A169D" w:rsidRDefault="00F33575" w:rsidP="004A16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905000" cy="1400175"/>
            <wp:effectExtent l="0" t="0" r="0" b="9525"/>
            <wp:docPr id="100013" name="图片 10001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放电时电解质溶液质量减小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放电时电池总反应为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480" w:dyaOrig="360">
          <v:shape id="_x0000_i1103" type="#_x0000_t75" alt="www.xinjiaoyu.com 新教育网" style="width:74pt;height:18.5pt" o:ole="">
            <v:imagedata r:id="rId166" o:title="eqIdb0ea8ebf19326bd41d7fd04992ecd17c"/>
          </v:shape>
          <o:OLEObject Type="Embed" ProgID="Equation.DSMT4" ShapeID="_x0000_i1103" DrawAspect="Content" ObjectID="_1811852910" r:id="rId167"/>
        </w:objec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充电时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80" w:dyaOrig="300">
          <v:shape id="_x0000_i1104" type="#_x0000_t75" alt="www.xinjiaoyu.com 新教育网" style="width:18.5pt;height:15pt" o:ole="">
            <v:imagedata r:id="rId168" o:title="eqIdf181b459b2c76e49b4a7d170c624e6e5"/>
          </v:shape>
          <o:OLEObject Type="Embed" ProgID="Equation.DSMT4" ShapeID="_x0000_i1104" DrawAspect="Content" ObjectID="_1811852911" r:id="rId169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移向惰性电极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充电时每转移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40" w:dyaOrig="280">
          <v:shape id="_x0000_i1105" type="#_x0000_t75" alt="www.xinjiaoyu.com 新教育网" style="width:27pt;height:14.5pt" o:ole="">
            <v:imagedata r:id="rId170" o:title="eqIdd76d4dda6aa565a98885393209192172"/>
          </v:shape>
          <o:OLEObject Type="Embed" ProgID="Equation.DSMT4" ShapeID="_x0000_i1105" DrawAspect="Content" ObjectID="_1811852912" r:id="rId171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电子，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80" w:dyaOrig="440">
          <v:shape id="_x0000_i1106" type="#_x0000_t75" alt="www.xinjiaoyu.com 新教育网" style="width:33.5pt;height:21.5pt" o:ole="">
            <v:imagedata r:id="rId172" o:title="eqIdeb81b1be225a9ac520bdb2a6ca6df9a3"/>
          </v:shape>
          <o:OLEObject Type="Embed" ProgID="Equation.DSMT4" ShapeID="_x0000_i1106" DrawAspect="Content" ObjectID="_1811852913" r:id="rId17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降低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80" w:dyaOrig="320">
          <v:shape id="_x0000_i1107" type="#_x0000_t75" alt="www.xinjiaoyu.com 新教育网" style="width:49pt;height:16pt" o:ole="">
            <v:imagedata r:id="rId174" o:title="eqId5d3fd5800d6a3050526b9366d2a90711"/>
          </v:shape>
          <o:OLEObject Type="Embed" ProgID="Equation.DSMT4" ShapeID="_x0000_i1107" DrawAspect="Content" ObjectID="_1811852914" r:id="rId175"/>
        </w:objec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14. 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20" w:dyaOrig="360">
          <v:shape id="_x0000_i1108" type="#_x0000_t75" alt="www.xinjiaoyu.com 新教育网" style="width:26.5pt;height:18pt" o:ole="">
            <v:imagedata r:id="rId176" o:title="eqIdcce8c43b59ab570e8fe06030e000e625"/>
          </v:shape>
          <o:OLEObject Type="Embed" ProgID="Equation.DSMT4" ShapeID="_x0000_i1108" DrawAspect="Content" ObjectID="_1811852915" r:id="rId177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是二元弱酸，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60" w:dyaOrig="300">
          <v:shape id="_x0000_i1109" type="#_x0000_t75" alt="www.xinjiaoyu.com 新教育网" style="width:23.5pt;height:15pt" o:ole="">
            <v:imagedata r:id="rId178" o:title="eqIdfa71929f9fd34636df6464aa3dde5c7a"/>
          </v:shape>
          <o:OLEObject Type="Embed" ProgID="Equation.DSMT4" ShapeID="_x0000_i1109" DrawAspect="Content" ObjectID="_1811852916" r:id="rId179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不发生水解。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60" w:dyaOrig="280">
          <v:shape id="_x0000_i1110" type="#_x0000_t75" alt="www.xinjiaoyu.com 新教育网" style="width:28pt;height:14pt" o:ole="">
            <v:imagedata r:id="rId180" o:title="eqId1f988ef8f87925047d752423e34b8e31"/>
          </v:shape>
          <o:OLEObject Type="Embed" ProgID="Equation.DSMT4" ShapeID="_x0000_i1110" DrawAspect="Content" ObjectID="_1811852917" r:id="rId181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时，向足量的难溶盐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60" w:dyaOrig="260">
          <v:shape id="_x0000_i1111" type="#_x0000_t75" alt="www.xinjiaoyu.com 新教育网" style="width:23.5pt;height:14pt" o:ole="">
            <v:imagedata r:id="rId182" o:title="eqId7408895f7d19acedb4ab1a8d535e5780"/>
          </v:shape>
          <o:OLEObject Type="Embed" ProgID="Equation.DSMT4" ShapeID="_x0000_i1111" DrawAspect="Content" ObjectID="_1811852918" r:id="rId18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粉末中加入稀盐酸，平衡时溶液中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2299" w:dyaOrig="480">
          <v:shape id="_x0000_i1112" type="#_x0000_t75" alt="www.xinjiaoyu.com 新教育网" style="width:114.5pt;height:24pt" o:ole="">
            <v:imagedata r:id="rId184" o:title="eqId8d9aa4f99cd87648b6e58881d86eda33"/>
          </v:shape>
          <o:OLEObject Type="Embed" ProgID="Equation.DSMT4" ShapeID="_x0000_i1112" DrawAspect="Content" ObjectID="_1811852919" r:id="rId185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80" w:dyaOrig="320">
          <v:shape id="_x0000_i1113" type="#_x0000_t75" alt="www.xinjiaoyu.com 新教育网" style="width:19pt;height:16pt" o:ole="">
            <v:imagedata r:id="rId186" o:title="eqId1066e53bf79a3cdff7ec2934bd09e272"/>
          </v:shape>
          <o:OLEObject Type="Embed" ProgID="Equation.DSMT4" ShapeID="_x0000_i1113" DrawAspect="Content" ObjectID="_1811852920" r:id="rId187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的关系如下图所示。</w:t>
      </w:r>
    </w:p>
    <w:p w:rsidR="00030AED" w:rsidRPr="004A169D" w:rsidRDefault="00F33575" w:rsidP="004A16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571750" cy="1924050"/>
            <wp:effectExtent l="0" t="0" r="0" b="0"/>
            <wp:docPr id="100015" name="图片 10001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已知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00" w:dyaOrig="280">
          <v:shape id="_x0000_i1114" type="#_x0000_t75" alt="www.xinjiaoyu.com 新教育网" style="width:24.5pt;height:14pt;mso-position-horizontal-relative:page;mso-position-vertical-relative:page" o:ole="">
            <v:imagedata r:id="rId189" o:title="eqId6c7889f265b1bac6f19624eb93f5dbdc"/>
          </v:shape>
          <o:OLEObject Type="Embed" ProgID="Equation.DSMT4" ShapeID="_x0000_i1114" DrawAspect="Content" ObjectID="_1811852921" r:id="rId19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时，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220" w:dyaOrig="400">
          <v:shape id="_x0000_i1115" type="#_x0000_t75" alt="www.xinjiaoyu.com 新教育网" style="width:210.5pt;height:20.5pt" o:ole="">
            <v:imagedata r:id="rId191" o:title="eqId027c036240987d1c8410603e81a2d354"/>
          </v:shape>
          <o:OLEObject Type="Embed" ProgID="Equation.DSMT4" ShapeID="_x0000_i1115" DrawAspect="Content" ObjectID="_1811852922" r:id="rId192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。下列说法正确的是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00" w:dyaOrig="280">
          <v:shape id="_x0000_i1116" type="#_x0000_t75" alt="www.xinjiaoyu.com 新教育网" style="width:24.5pt;height:14pt;mso-position-horizontal-relative:page;mso-position-vertical-relative:page" o:ole="">
            <v:imagedata r:id="rId189" o:title="eqId6c7889f265b1bac6f19624eb93f5dbdc"/>
          </v:shape>
          <o:OLEObject Type="Embed" ProgID="Equation.DSMT4" ShapeID="_x0000_i1116" DrawAspect="Content" ObjectID="_1811852923" r:id="rId19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时，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60" w:dyaOrig="260">
          <v:shape id="_x0000_i1117" type="#_x0000_t75" alt="www.xinjiaoyu.com 新教育网" style="width:23.5pt;height:14pt" o:ole="">
            <v:imagedata r:id="rId182" o:title="eqId7408895f7d19acedb4ab1a8d535e5780"/>
          </v:shape>
          <o:OLEObject Type="Embed" ProgID="Equation.DSMT4" ShapeID="_x0000_i1117" DrawAspect="Content" ObjectID="_1811852924" r:id="rId194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的溶度积常数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539" w:dyaOrig="400">
          <v:shape id="_x0000_i1118" type="#_x0000_t75" alt="www.xinjiaoyu.com 新教育网" style="width:77.5pt;height:20pt" o:ole="">
            <v:imagedata r:id="rId195" o:title="eqIda052d2a6678c7982926a69721d94538e"/>
          </v:shape>
          <o:OLEObject Type="Embed" ProgID="Equation.DSMT4" ShapeID="_x0000_i1118" DrawAspect="Content" ObjectID="_1811852925" r:id="rId196"/>
        </w:objec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40" w:dyaOrig="320">
          <v:shape id="_x0000_i1119" type="#_x0000_t75" alt="www.xinjiaoyu.com 新教育网" style="width:42pt;height:16pt" o:ole="">
            <v:imagedata r:id="rId197" o:title="eqId23ec38c47a20e78b4a889155ea95394e"/>
          </v:shape>
          <o:OLEObject Type="Embed" ProgID="Equation.DSMT4" ShapeID="_x0000_i1119" DrawAspect="Content" ObjectID="_1811852926" r:id="rId198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时，溶液中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320" w:dyaOrig="440">
          <v:shape id="_x0000_i1120" type="#_x0000_t75" alt="www.xinjiaoyu.com 新教育网" style="width:165.5pt;height:21.5pt" o:ole="">
            <v:imagedata r:id="rId199" o:title="eqId0f9aabe641f36053c698840dfda2e6b4"/>
          </v:shape>
          <o:OLEObject Type="Embed" ProgID="Equation.DSMT4" ShapeID="_x0000_i1120" DrawAspect="Content" ObjectID="_1811852927" r:id="rId200"/>
        </w:objec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59" w:dyaOrig="320">
          <v:shape id="_x0000_i1121" type="#_x0000_t75" alt="www.xinjiaoyu.com 新教育网" style="width:42.5pt;height:16pt" o:ole="">
            <v:imagedata r:id="rId201" o:title="eqId7f523457e73e717e7dddac0281f88411"/>
          </v:shape>
          <o:OLEObject Type="Embed" ProgID="Equation.DSMT4" ShapeID="_x0000_i1121" DrawAspect="Content" ObjectID="_1811852928" r:id="rId202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时，溶液中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2560" w:dyaOrig="440">
          <v:shape id="_x0000_i1122" type="#_x0000_t75" alt="www.xinjiaoyu.com 新教育网" style="width:128.5pt;height:21.5pt" o:ole="">
            <v:imagedata r:id="rId203" o:title="eqIdf0041c68777485f4b4c7cd3dd3ff125d"/>
          </v:shape>
          <o:OLEObject Type="Embed" ProgID="Equation.DSMT4" ShapeID="_x0000_i1122" DrawAspect="Content" ObjectID="_1811852929" r:id="rId204"/>
        </w:objec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59" w:dyaOrig="320">
          <v:shape id="_x0000_i1123" type="#_x0000_t75" alt="www.xinjiaoyu.com 新教育网" style="width:42.5pt;height:16pt" o:ole="">
            <v:imagedata r:id="rId205" o:title="eqId062952c206fed6fbc87a972baf3db0c0"/>
          </v:shape>
          <o:OLEObject Type="Embed" ProgID="Equation.DSMT4" ShapeID="_x0000_i1123" DrawAspect="Content" ObjectID="_1811852930" r:id="rId206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时，溶液中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360" w:dyaOrig="440">
          <v:shape id="_x0000_i1124" type="#_x0000_t75" alt="www.xinjiaoyu.com 新教育网" style="width:218.5pt;height:21.5pt" o:ole="">
            <v:imagedata r:id="rId207" o:title="eqIde5d2f1c735f06cb7ebb0e4a4115cd7e5"/>
          </v:shape>
          <o:OLEObject Type="Embed" ProgID="Equation.DSMT4" ShapeID="_x0000_i1124" DrawAspect="Content" ObjectID="_1811852931" r:id="rId208"/>
        </w:objec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二、非选择题：本题共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小题，共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58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分。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15.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某含锶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280" w:dyaOrig="280">
          <v:shape id="_x0000_i1125" type="#_x0000_t75" alt="www.xinjiaoyu.com 新教育网" style="width:14.5pt;height:14.5pt" o:ole="">
            <v:imagedata r:id="rId209" o:title="eqId4fce3a0eebbbc2894e1b7eb1069b4436"/>
          </v:shape>
          <o:OLEObject Type="Embed" ProgID="Equation.DSMT4" ShapeID="_x0000_i1125" DrawAspect="Content" ObjectID="_1811852932" r:id="rId21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废渣主要含有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100" w:dyaOrig="360">
          <v:shape id="_x0000_i1126" type="#_x0000_t75" alt="www.xinjiaoyu.com 新教育网" style="width:155.5pt;height:18.5pt" o:ole="">
            <v:imagedata r:id="rId211" o:title="eqIde96c90bfc7be496ca2eda48e8e1ece10"/>
          </v:shape>
          <o:OLEObject Type="Embed" ProgID="Equation.DSMT4" ShapeID="_x0000_i1126" DrawAspect="Content" ObjectID="_1811852933" r:id="rId212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20" w:dyaOrig="360">
          <v:shape id="_x0000_i1127" type="#_x0000_t75" alt="www.xinjiaoyu.com 新教育网" style="width:41.5pt;height:18pt" o:ole="">
            <v:imagedata r:id="rId213" o:title="eqIda3b8ee42352b29fa0eae0be6a3c386e2"/>
          </v:shape>
          <o:OLEObject Type="Embed" ProgID="Equation.DSMT4" ShapeID="_x0000_i1127" DrawAspect="Content" ObjectID="_1811852934" r:id="rId214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等，一种提取该废渣中锶的流程如下图所示。</w:t>
      </w:r>
    </w:p>
    <w:p w:rsidR="00030AED" w:rsidRPr="004A169D" w:rsidRDefault="00F33575" w:rsidP="004A16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352925" cy="962025"/>
            <wp:effectExtent l="0" t="0" r="9525" b="9525"/>
            <wp:docPr id="100017" name="图片 10001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已知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00" w:dyaOrig="280">
          <v:shape id="_x0000_i1128" type="#_x0000_t75" alt="www.xinjiaoyu.com 新教育网" style="width:24.5pt;height:14pt;mso-position-horizontal-relative:page;mso-position-vertical-relative:page" o:ole="">
            <v:imagedata r:id="rId189" o:title="eqId6c7889f265b1bac6f19624eb93f5dbdc"/>
          </v:shape>
          <o:OLEObject Type="Embed" ProgID="Equation.DSMT4" ShapeID="_x0000_i1128" DrawAspect="Content" ObjectID="_1811852935" r:id="rId216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时，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960" w:dyaOrig="400">
          <v:shape id="_x0000_i1129" type="#_x0000_t75" alt="www.xinjiaoyu.com 新教育网" style="width:198pt;height:20.5pt" o:ole="">
            <v:imagedata r:id="rId217" o:title="eqId66f056de611e13b05e9a95aafe38c905"/>
          </v:shape>
          <o:OLEObject Type="Embed" ProgID="Equation.DSMT4" ShapeID="_x0000_i1129" DrawAspect="Content" ObjectID="_1811852936" r:id="rId218"/>
        </w:objec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回答下列问题：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）锶位于元素周期表第五周期第</w:t>
      </w:r>
      <w:r w:rsidRPr="004A169D">
        <w:rPr>
          <w:rFonts w:ascii="宋体" w:eastAsia="宋体" w:hAnsi="宋体" w:cs="宋体" w:hint="eastAsia"/>
          <w:color w:val="000000"/>
          <w:szCs w:val="21"/>
        </w:rPr>
        <w:t>Ⅱ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族。基态原子价电子排布式为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浸出液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中主要的金属离子有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40" w:dyaOrig="320">
          <v:shape id="_x0000_i1130" type="#_x0000_t75" alt="www.xinjiaoyu.com 新教育网" style="width:22pt;height:16pt" o:ole="">
            <v:imagedata r:id="rId219" o:title="eqId83769cdff9693e40ed9ea84a54ee5b71"/>
          </v:shape>
          <o:OLEObject Type="Embed" ProgID="Equation.DSMT4" ShapeID="_x0000_i1130" DrawAspect="Content" ObjectID="_1811852937" r:id="rId22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填离子符号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盐浸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中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60" w:dyaOrig="360">
          <v:shape id="_x0000_i1131" type="#_x0000_t75" alt="www.xinjiaoyu.com 新教育网" style="width:33pt;height:18pt" o:ole="">
            <v:imagedata r:id="rId221" o:title="eqId9d8798f41afb7f79dcde62a3da268dfa"/>
          </v:shape>
          <o:OLEObject Type="Embed" ProgID="Equation.DSMT4" ShapeID="_x0000_i1131" DrawAspect="Content" ObjectID="_1811852938" r:id="rId222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转化反应的离子方程式为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；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00" w:dyaOrig="280">
          <v:shape id="_x0000_i1132" type="#_x0000_t75" alt="www.xinjiaoyu.com 新教育网" style="width:24.5pt;height:14pt;mso-position-horizontal-relative:page;mso-position-vertical-relative:page" o:ole="">
            <v:imagedata r:id="rId189" o:title="eqId6c7889f265b1bac6f19624eb93f5dbdc"/>
          </v:shape>
          <o:OLEObject Type="Embed" ProgID="Equation.DSMT4" ShapeID="_x0000_i1132" DrawAspect="Content" ObjectID="_1811852939" r:id="rId22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时，向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579" w:dyaOrig="360">
          <v:shape id="_x0000_i1133" type="#_x0000_t75" alt="www.xinjiaoyu.com 新教育网" style="width:78.5pt;height:18pt" o:ole="">
            <v:imagedata r:id="rId224" o:title="eqIddc4b13fa028585958c7b46aad6ba50ff"/>
          </v:shape>
          <o:OLEObject Type="Embed" ProgID="Equation.DSMT4" ShapeID="_x0000_i1133" DrawAspect="Content" ObjectID="_1811852940" r:id="rId225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粉末中加入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2460" w:dyaOrig="380">
          <v:shape id="_x0000_i1134" type="#_x0000_t75" alt="www.xinjiaoyu.com 新教育网" style="width:123pt;height:18.5pt" o:ole="">
            <v:imagedata r:id="rId226" o:title="eqId2a311eaa324adac7723231392110fe2e"/>
          </v:shape>
          <o:OLEObject Type="Embed" ProgID="Equation.DSMT4" ShapeID="_x0000_i1134" DrawAspect="Content" ObjectID="_1811852941" r:id="rId227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溶液，充分反应后，理论上溶液中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840" w:dyaOrig="440">
          <v:shape id="_x0000_i1135" type="#_x0000_t75" alt="www.xinjiaoyu.com 新教育网" style="width:92.5pt;height:21.5pt" o:ole="">
            <v:imagedata r:id="rId228" o:title="eqId686e52099b22eb456143d45f903eae51"/>
          </v:shape>
          <o:OLEObject Type="Embed" ProgID="Equation.DSMT4" ShapeID="_x0000_i1135" DrawAspect="Content" ObjectID="_1811852942" r:id="rId229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080" w:dyaOrig="500">
          <v:shape id="_x0000_i1136" type="#_x0000_t75" alt="www.xinjiaoyu.com 新教育网" style="width:54pt;height:24.5pt" o:ole="">
            <v:imagedata r:id="rId230" o:title="eqId13b17c73870df654dda8a11687689302"/>
          </v:shape>
          <o:OLEObject Type="Embed" ProgID="Equation.DSMT4" ShapeID="_x0000_i1136" DrawAspect="Content" ObjectID="_1811852943" r:id="rId231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忽略溶液体积的变化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）其他条件相同时，盐浸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20" w:dyaOrig="260">
          <v:shape id="_x0000_i1137" type="#_x0000_t75" alt="www.xinjiaoyu.com 新教育网" style="width:16pt;height:13pt" o:ole="">
            <v:imagedata r:id="rId232" o:title="eqId6b94884784f3d10ab00f23d942424e4a"/>
          </v:shape>
          <o:OLEObject Type="Embed" ProgID="Equation.DSMT4" ShapeID="_x0000_i1137" DrawAspect="Content" ObjectID="_1811852944" r:id="rId23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，浸出温度对锶浸出率的影响如图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所示。随温度升高锶浸出率增大的原因是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933575" cy="1762125"/>
            <wp:effectExtent l="0" t="0" r="9525" b="9525"/>
            <wp:docPr id="100019" name="图片 10001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2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5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漫出渣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2”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中主要含有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60" w:dyaOrig="360">
          <v:shape id="_x0000_i1138" type="#_x0000_t75" alt="www.xinjiaoyu.com 新教育网" style="width:33pt;height:18pt" o:ole="">
            <v:imagedata r:id="rId221" o:title="eqId9d8798f41afb7f79dcde62a3da268dfa"/>
          </v:shape>
          <o:OLEObject Type="Embed" ProgID="Equation.DSMT4" ShapeID="_x0000_i1138" DrawAspect="Content" ObjectID="_1811852945" r:id="rId235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填化学式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6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）将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窝穴体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a(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结构如图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所示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280" w:dyaOrig="240">
          <v:shape id="_x0000_i1139" type="#_x0000_t75" alt="www.xinjiaoyu.com 新教育网" style="width:14pt;height:12pt" o:ole="">
            <v:imagedata r:id="rId236" o:title="eqId0b651373075e99a110c42f387969efb0"/>
          </v:shape>
          <o:OLEObject Type="Embed" ProgID="Equation.DSMT4" ShapeID="_x0000_i1139" DrawAspect="Content" ObjectID="_1811852946" r:id="rId237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形成的超分子加入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浸出液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中，能提取其中的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40" w:dyaOrig="320">
          <v:shape id="_x0000_i1140" type="#_x0000_t75" alt="www.xinjiaoyu.com 新教育网" style="width:22pt;height:16pt" o:ole="">
            <v:imagedata r:id="rId219" o:title="eqId83769cdff9693e40ed9ea84a54ee5b71"/>
          </v:shape>
          <o:OLEObject Type="Embed" ProgID="Equation.DSMT4" ShapeID="_x0000_i1140" DrawAspect="Content" ObjectID="_1811852947" r:id="rId238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，原因是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238250" cy="1390650"/>
            <wp:effectExtent l="0" t="0" r="0" b="0"/>
            <wp:docPr id="100021" name="图片 10002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2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7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）由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279" w:dyaOrig="360">
          <v:shape id="_x0000_i1141" type="#_x0000_t75" alt="www.xinjiaoyu.com 新教育网" style="width:64pt;height:18pt" o:ole="">
            <v:imagedata r:id="rId240" o:title="eqIdad16d7070b92cc123f5338bb82eb6b95"/>
          </v:shape>
          <o:OLEObject Type="Embed" ProgID="Equation.DSMT4" ShapeID="_x0000_i1141" DrawAspect="Content" ObjectID="_1811852948" r:id="rId241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制备无水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20" w:dyaOrig="320">
          <v:shape id="_x0000_i1142" type="#_x0000_t75" alt="www.xinjiaoyu.com 新教育网" style="width:26.5pt;height:15.5pt" o:ole="">
            <v:imagedata r:id="rId242" o:title="eqId0aad14aa6db942c290b3fc6ce90d2990"/>
          </v:shape>
          <o:OLEObject Type="Embed" ProgID="Equation.DSMT4" ShapeID="_x0000_i1142" DrawAspect="Content" ObjectID="_1811852949" r:id="rId24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的最优方法是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填标号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．加热脱水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      b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．在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79" w:dyaOrig="280">
          <v:shape id="_x0000_i1143" type="#_x0000_t75" alt="www.xinjiaoyu.com 新教育网" style="width:24pt;height:14pt" o:ole="">
            <v:imagedata r:id="rId244" o:title="eqId387d2029bc8e5f0ceb454be937a07e3f"/>
          </v:shape>
          <o:OLEObject Type="Embed" ProgID="Equation.DSMT4" ShapeID="_x0000_i1143" DrawAspect="Content" ObjectID="_1811852950" r:id="rId245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气流中加热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   c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．常温加压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    d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．加热加压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16.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侯氏制碱法以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99" w:dyaOrig="280">
          <v:shape id="_x0000_i1144" type="#_x0000_t75" alt="www.xinjiaoyu.com 新教育网" style="width:30pt;height:14pt" o:ole="">
            <v:imagedata r:id="rId246" o:title="eqId24a7a58438b831b6a45a9874adce1055"/>
          </v:shape>
          <o:OLEObject Type="Embed" ProgID="Equation.DSMT4" ShapeID="_x0000_i1144" DrawAspect="Content" ObjectID="_1811852951" r:id="rId247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80" w:dyaOrig="360">
          <v:shape id="_x0000_i1145" type="#_x0000_t75" alt="www.xinjiaoyu.com 新教育网" style="width:24pt;height:18pt" o:ole="">
            <v:imagedata r:id="rId248" o:title="eqIde71c86dcd9a9e9b09bbbb65b9d313435"/>
          </v:shape>
          <o:OLEObject Type="Embed" ProgID="Equation.DSMT4" ShapeID="_x0000_i1145" DrawAspect="Content" ObjectID="_1811852952" r:id="rId249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00" w:dyaOrig="360">
          <v:shape id="_x0000_i1146" type="#_x0000_t75" alt="www.xinjiaoyu.com 新教育网" style="width:24.5pt;height:18pt" o:ole="">
            <v:imagedata r:id="rId65" o:title="eqId1163bc05a73653778b05c45aed88addc"/>
          </v:shape>
          <o:OLEObject Type="Embed" ProgID="Equation.DSMT4" ShapeID="_x0000_i1146" DrawAspect="Content" ObjectID="_1811852953" r:id="rId25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为反应物制备纯碱。某实验小组在侯氏制碱法基础上，以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99" w:dyaOrig="280">
          <v:shape id="_x0000_i1147" type="#_x0000_t75" alt="www.xinjiaoyu.com 新教育网" style="width:30pt;height:14pt" o:ole="">
            <v:imagedata r:id="rId246" o:title="eqId24a7a58438b831b6a45a9874adce1055"/>
          </v:shape>
          <o:OLEObject Type="Embed" ProgID="Equation.DSMT4" ShapeID="_x0000_i1147" DrawAspect="Content" ObjectID="_1811852954" r:id="rId251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100" w:dyaOrig="360">
          <v:shape id="_x0000_i1148" type="#_x0000_t75" alt="www.xinjiaoyu.com 新教育网" style="width:42.5pt;height:14pt" o:ole="">
            <v:imagedata r:id="rId252" o:title="eqId7d83caefdafdefc5b5e1ab7868c7bf73"/>
          </v:shape>
          <o:OLEObject Type="Embed" ProgID="Equation.DSMT4" ShapeID="_x0000_i1148" DrawAspect="Content" ObjectID="_1811852955" r:id="rId25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为反应物，在实验室制备纯碱，步骤如下：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宋体" w:eastAsia="宋体" w:hAnsi="宋体" w:cs="宋体" w:hint="eastAsia"/>
          <w:color w:val="000000"/>
          <w:szCs w:val="21"/>
        </w:rPr>
        <w:t>①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配制饱和食盐水；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宋体" w:eastAsia="宋体" w:hAnsi="宋体" w:cs="宋体" w:hint="eastAsia"/>
          <w:color w:val="000000"/>
          <w:szCs w:val="21"/>
        </w:rPr>
        <w:t>②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在水浴加热下，将一定量研细的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100" w:dyaOrig="360">
          <v:shape id="_x0000_i1149" type="#_x0000_t75" alt="www.xinjiaoyu.com 新教育网" style="width:42.5pt;height:14pt" o:ole="">
            <v:imagedata r:id="rId252" o:title="eqId7d83caefdafdefc5b5e1ab7868c7bf73"/>
          </v:shape>
          <o:OLEObject Type="Embed" ProgID="Equation.DSMT4" ShapeID="_x0000_i1149" DrawAspect="Content" ObjectID="_1811852956" r:id="rId254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，加入饱和食盐水中，搅拌，使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100" w:dyaOrig="360">
          <v:shape id="_x0000_i1150" type="#_x0000_t75" alt="www.xinjiaoyu.com 新教育网" style="width:42.5pt;height:14pt" o:ole="">
            <v:imagedata r:id="rId252" o:title="eqId7d83caefdafdefc5b5e1ab7868c7bf73"/>
          </v:shape>
          <o:OLEObject Type="Embed" ProgID="Equation.DSMT4" ShapeID="_x0000_i1150" DrawAspect="Content" ObjectID="_1811852957" r:id="rId255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，溶解，静置，析出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40" w:dyaOrig="360">
          <v:shape id="_x0000_i1151" type="#_x0000_t75" alt="www.xinjiaoyu.com 新教育网" style="width:47.5pt;height:18pt" o:ole="">
            <v:imagedata r:id="rId256" o:title="eqIde7dcde4bdbd4d0e52382a6cbf799869f"/>
          </v:shape>
          <o:OLEObject Type="Embed" ProgID="Equation.DSMT4" ShapeID="_x0000_i1151" DrawAspect="Content" ObjectID="_1811852958" r:id="rId257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晶体；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宋体" w:eastAsia="宋体" w:hAnsi="宋体" w:cs="宋体" w:hint="eastAsia"/>
          <w:color w:val="000000"/>
          <w:szCs w:val="21"/>
        </w:rPr>
        <w:t>③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将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40" w:dyaOrig="360">
          <v:shape id="_x0000_i1152" type="#_x0000_t75" alt="www.xinjiaoyu.com 新教育网" style="width:47.5pt;height:18pt" o:ole="">
            <v:imagedata r:id="rId256" o:title="eqIde7dcde4bdbd4d0e52382a6cbf799869f"/>
          </v:shape>
          <o:OLEObject Type="Embed" ProgID="Equation.DSMT4" ShapeID="_x0000_i1152" DrawAspect="Content" ObjectID="_1811852959" r:id="rId258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晶体减压过滤、煅烧，得到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60" w:dyaOrig="360">
          <v:shape id="_x0000_i1153" type="#_x0000_t75" alt="www.xinjiaoyu.com 新教育网" style="width:42.5pt;height:18pt" o:ole="">
            <v:imagedata r:id="rId106" o:title="eqId889220d0a5054f0df8fdb14fec5409b8"/>
          </v:shape>
          <o:OLEObject Type="Embed" ProgID="Equation.DSMT4" ShapeID="_x0000_i1153" DrawAspect="Content" ObjectID="_1811852960" r:id="rId259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固体。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回答下列问题：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）步骤</w:t>
      </w:r>
      <w:r w:rsidRPr="004A169D">
        <w:rPr>
          <w:rFonts w:ascii="宋体" w:eastAsia="宋体" w:hAnsi="宋体" w:cs="宋体" w:hint="eastAsia"/>
          <w:color w:val="000000"/>
          <w:szCs w:val="21"/>
        </w:rPr>
        <w:t>①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中配制饱和食盐水，下列仪器中需要使用的有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填名称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686050" cy="876300"/>
            <wp:effectExtent l="0" t="0" r="0" b="0"/>
            <wp:docPr id="100023" name="图片 10002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2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）步骤</w:t>
      </w:r>
      <w:r w:rsidRPr="004A169D">
        <w:rPr>
          <w:rFonts w:ascii="宋体" w:eastAsia="宋体" w:hAnsi="宋体" w:cs="宋体" w:hint="eastAsia"/>
          <w:color w:val="000000"/>
          <w:szCs w:val="21"/>
        </w:rPr>
        <w:t>②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中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100" w:dyaOrig="360">
          <v:shape id="_x0000_i1154" type="#_x0000_t75" alt="www.xinjiaoyu.com 新教育网" style="width:42.5pt;height:14pt" o:ole="">
            <v:imagedata r:id="rId252" o:title="eqId7d83caefdafdefc5b5e1ab7868c7bf73"/>
          </v:shape>
          <o:OLEObject Type="Embed" ProgID="Equation.DSMT4" ShapeID="_x0000_i1154" DrawAspect="Content" ObjectID="_1811852961" r:id="rId261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需研细后加入，目的是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）在实验室使用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100" w:dyaOrig="360">
          <v:shape id="_x0000_i1155" type="#_x0000_t75" alt="www.xinjiaoyu.com 新教育网" style="width:42.5pt;height:14pt" o:ole="">
            <v:imagedata r:id="rId252" o:title="eqId7d83caefdafdefc5b5e1ab7868c7bf73"/>
          </v:shape>
          <o:OLEObject Type="Embed" ProgID="Equation.DSMT4" ShapeID="_x0000_i1155" DrawAspect="Content" ObjectID="_1811852962" r:id="rId262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代替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80" w:dyaOrig="360">
          <v:shape id="_x0000_i1156" type="#_x0000_t75" alt="www.xinjiaoyu.com 新教育网" style="width:24pt;height:18pt" o:ole="">
            <v:imagedata r:id="rId248" o:title="eqIde71c86dcd9a9e9b09bbbb65b9d313435"/>
          </v:shape>
          <o:OLEObject Type="Embed" ProgID="Equation.DSMT4" ShapeID="_x0000_i1156" DrawAspect="Content" ObjectID="_1811852963" r:id="rId26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00" w:dyaOrig="360">
          <v:shape id="_x0000_i1157" type="#_x0000_t75" alt="www.xinjiaoyu.com 新教育网" style="width:24.5pt;height:18pt" o:ole="">
            <v:imagedata r:id="rId65" o:title="eqId1163bc05a73653778b05c45aed88addc"/>
          </v:shape>
          <o:OLEObject Type="Embed" ProgID="Equation.DSMT4" ShapeID="_x0000_i1157" DrawAspect="Content" ObjectID="_1811852964" r:id="rId264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制备纯碱，优点是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）实验小组使用滴定法测定了产品的成分。滴定过程中溶液的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80" w:dyaOrig="320">
          <v:shape id="_x0000_i1158" type="#_x0000_t75" alt="www.xinjiaoyu.com 新教育网" style="width:19pt;height:16pt" o:ole="">
            <v:imagedata r:id="rId186" o:title="eqId1066e53bf79a3cdff7ec2934bd09e272"/>
          </v:shape>
          <o:OLEObject Type="Embed" ProgID="Equation.DSMT4" ShapeID="_x0000_i1158" DrawAspect="Content" ObjectID="_1811852965" r:id="rId265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随滴加盐酸体积变化的曲线如下图所示。</w:t>
      </w:r>
    </w:p>
    <w:p w:rsidR="00030AED" w:rsidRPr="004A169D" w:rsidRDefault="00F33575" w:rsidP="004A16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3048000" cy="2257425"/>
            <wp:effectExtent l="0" t="0" r="0" b="9525"/>
            <wp:docPr id="100025" name="图片 10002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i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．到达第一个滴定终点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B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时消耗盐酸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20" w:dyaOrig="360">
          <v:shape id="_x0000_i1159" type="#_x0000_t75" alt="www.xinjiaoyu.com 新教育网" style="width:30.5pt;height:18.5pt" o:ole="">
            <v:imagedata r:id="rId267" o:title="eqId57009095f48967e5ac7958d98b59bc4d"/>
          </v:shape>
          <o:OLEObject Type="Embed" ProgID="Equation.DSMT4" ShapeID="_x0000_i1159" DrawAspect="Content" ObjectID="_1811852966" r:id="rId268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，到达第二个滴定终点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C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时又消耗盐酸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40" w:dyaOrig="360">
          <v:shape id="_x0000_i1160" type="#_x0000_t75" alt="www.xinjiaoyu.com 新教育网" style="width:32pt;height:18pt" o:ole="">
            <v:imagedata r:id="rId269" o:title="eqIdef7c5b93b83f858ef69fb160abf774ec"/>
          </v:shape>
          <o:OLEObject Type="Embed" ProgID="Equation.DSMT4" ShapeID="_x0000_i1160" DrawAspect="Content" ObjectID="_1811852967" r:id="rId27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60" w:dyaOrig="360">
          <v:shape id="_x0000_i1161" type="#_x0000_t75" alt="www.xinjiaoyu.com 新教育网" style="width:33pt;height:18pt" o:ole="">
            <v:imagedata r:id="rId271" o:title="eqId055980fe350f3c6420d769c2ef6b0f86"/>
          </v:shape>
          <o:OLEObject Type="Embed" ProgID="Equation.DSMT4" ShapeID="_x0000_i1161" DrawAspect="Content" ObjectID="_1811852968" r:id="rId272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，所得产品的成分为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填标号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60" w:dyaOrig="360">
          <v:shape id="_x0000_i1162" type="#_x0000_t75" alt="www.xinjiaoyu.com 新教育网" style="width:42.5pt;height:18pt" o:ole="">
            <v:imagedata r:id="rId106" o:title="eqId889220d0a5054f0df8fdb14fec5409b8"/>
          </v:shape>
          <o:OLEObject Type="Embed" ProgID="Equation.DSMT4" ShapeID="_x0000_i1162" DrawAspect="Content" ObjectID="_1811852969" r:id="rId27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      b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40" w:dyaOrig="360">
          <v:shape id="_x0000_i1163" type="#_x0000_t75" alt="www.xinjiaoyu.com 新教育网" style="width:47.5pt;height:18pt" o:ole="">
            <v:imagedata r:id="rId256" o:title="eqIde7dcde4bdbd4d0e52382a6cbf799869f"/>
          </v:shape>
          <o:OLEObject Type="Embed" ProgID="Equation.DSMT4" ShapeID="_x0000_i1163" DrawAspect="Content" ObjectID="_1811852970" r:id="rId274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       c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60" w:dyaOrig="360">
          <v:shape id="_x0000_i1164" type="#_x0000_t75" alt="www.xinjiaoyu.com 新教育网" style="width:42.5pt;height:18pt" o:ole="">
            <v:imagedata r:id="rId106" o:title="eqId889220d0a5054f0df8fdb14fec5409b8"/>
          </v:shape>
          <o:OLEObject Type="Embed" ProgID="Equation.DSMT4" ShapeID="_x0000_i1164" DrawAspect="Content" ObjectID="_1811852971" r:id="rId275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40" w:dyaOrig="360">
          <v:shape id="_x0000_i1165" type="#_x0000_t75" alt="www.xinjiaoyu.com 新教育网" style="width:47.5pt;height:18pt" o:ole="">
            <v:imagedata r:id="rId256" o:title="eqIde7dcde4bdbd4d0e52382a6cbf799869f"/>
          </v:shape>
          <o:OLEObject Type="Embed" ProgID="Equation.DSMT4" ShapeID="_x0000_i1165" DrawAspect="Content" ObjectID="_1811852972" r:id="rId276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     d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60" w:dyaOrig="360">
          <v:shape id="_x0000_i1166" type="#_x0000_t75" alt="www.xinjiaoyu.com 新教育网" style="width:42.5pt;height:18pt" o:ole="">
            <v:imagedata r:id="rId106" o:title="eqId889220d0a5054f0df8fdb14fec5409b8"/>
          </v:shape>
          <o:OLEObject Type="Embed" ProgID="Equation.DSMT4" ShapeID="_x0000_i1166" DrawAspect="Content" ObjectID="_1811852973" r:id="rId277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720" w:dyaOrig="280">
          <v:shape id="_x0000_i1167" type="#_x0000_t75" alt="www.xinjiaoyu.com 新教育网" style="width:36pt;height:14pt" o:ole="">
            <v:imagedata r:id="rId34" o:title="eqIdce93086f0133444d40743d654cba1c55"/>
          </v:shape>
          <o:OLEObject Type="Embed" ProgID="Equation.DSMT4" ShapeID="_x0000_i1167" DrawAspect="Content" ObjectID="_1811852974" r:id="rId278"/>
        </w:objec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ii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．到达第一个滴定终点前，某同学滴定速度过快，摇动锥形瓶不均匀，致使滴入盐酸局部过浓。该同学所记录的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20" w:dyaOrig="360">
          <v:shape id="_x0000_i1168" type="#_x0000_t75" alt="www.xinjiaoyu.com 新教育网" style="width:16pt;height:18pt" o:ole="">
            <v:imagedata r:id="rId279" o:title="eqId2c7db9954b7d0c4f1de58e7519e0d3ea"/>
          </v:shape>
          <o:OLEObject Type="Embed" ProgID="Equation.DSMT4" ShapeID="_x0000_i1168" DrawAspect="Content" ObjectID="_1811852975" r:id="rId28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280" w:dyaOrig="399">
          <v:shape id="_x0000_i1169" type="#_x0000_t75" alt="www.xinjiaoyu.com 新教育网" style="width:14pt;height:20pt" o:ole="">
            <v:imagedata r:id="rId281" o:title="eqIdc4764374bd2fb78e59cd0b283637baeb"/>
          </v:shape>
          <o:OLEObject Type="Embed" ProgID="Equation.DSMT4" ShapeID="_x0000_i1169" DrawAspect="Content" ObjectID="_1811852976" r:id="rId282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填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“&gt;”“&lt;”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或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“=”)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5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）已知常温下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60" w:dyaOrig="360">
          <v:shape id="_x0000_i1170" type="#_x0000_t75" alt="www.xinjiaoyu.com 新教育网" style="width:42.5pt;height:18pt" o:ole="">
            <v:imagedata r:id="rId106" o:title="eqId889220d0a5054f0df8fdb14fec5409b8"/>
          </v:shape>
          <o:OLEObject Type="Embed" ProgID="Equation.DSMT4" ShapeID="_x0000_i1170" DrawAspect="Content" ObjectID="_1811852977" r:id="rId28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40" w:dyaOrig="360">
          <v:shape id="_x0000_i1171" type="#_x0000_t75" alt="www.xinjiaoyu.com 新教育网" style="width:47.5pt;height:18pt" o:ole="">
            <v:imagedata r:id="rId256" o:title="eqIde7dcde4bdbd4d0e52382a6cbf799869f"/>
          </v:shape>
          <o:OLEObject Type="Embed" ProgID="Equation.DSMT4" ShapeID="_x0000_i1171" DrawAspect="Content" ObjectID="_1811852978" r:id="rId284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的溶解度分别为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20" w:dyaOrig="320">
          <v:shape id="_x0000_i1172" type="#_x0000_t75" alt="www.xinjiaoyu.com 新教育网" style="width:30.5pt;height:16pt" o:ole="">
            <v:imagedata r:id="rId285" o:title="eqId0b496be2faf89b00dc9e0a826504a656"/>
          </v:shape>
          <o:OLEObject Type="Embed" ProgID="Equation.DSMT4" ShapeID="_x0000_i1172" DrawAspect="Content" ObjectID="_1811852979" r:id="rId286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00" w:dyaOrig="320">
          <v:shape id="_x0000_i1173" type="#_x0000_t75" alt="www.xinjiaoyu.com 新教育网" style="width:30pt;height:16pt" o:ole="">
            <v:imagedata r:id="rId287" o:title="eqIdcc0f5cfd534621ad954526dca4547c15"/>
          </v:shape>
          <o:OLEObject Type="Embed" ProgID="Equation.DSMT4" ShapeID="_x0000_i1173" DrawAspect="Content" ObjectID="_1811852980" r:id="rId288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。向饱和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60" w:dyaOrig="360">
          <v:shape id="_x0000_i1174" type="#_x0000_t75" alt="www.xinjiaoyu.com 新教育网" style="width:42.5pt;height:18pt" o:ole="">
            <v:imagedata r:id="rId106" o:title="eqId889220d0a5054f0df8fdb14fec5409b8"/>
          </v:shape>
          <o:OLEObject Type="Embed" ProgID="Equation.DSMT4" ShapeID="_x0000_i1174" DrawAspect="Content" ObjectID="_1811852981" r:id="rId289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溶液中持续通入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80" w:dyaOrig="360">
          <v:shape id="_x0000_i1175" type="#_x0000_t75" alt="www.xinjiaoyu.com 新教育网" style="width:24pt;height:18pt" o:ole="">
            <v:imagedata r:id="rId248" o:title="eqIde71c86dcd9a9e9b09bbbb65b9d313435"/>
          </v:shape>
          <o:OLEObject Type="Embed" ProgID="Equation.DSMT4" ShapeID="_x0000_i1175" DrawAspect="Content" ObjectID="_1811852982" r:id="rId29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气体会产生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40" w:dyaOrig="360">
          <v:shape id="_x0000_i1176" type="#_x0000_t75" alt="www.xinjiaoyu.com 新教育网" style="width:47.5pt;height:18pt" o:ole="">
            <v:imagedata r:id="rId256" o:title="eqIde7dcde4bdbd4d0e52382a6cbf799869f"/>
          </v:shape>
          <o:OLEObject Type="Embed" ProgID="Equation.DSMT4" ShapeID="_x0000_i1176" DrawAspect="Content" ObjectID="_1811852983" r:id="rId291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晶体。实验小组进行相应探究：</w:t>
      </w:r>
    </w:p>
    <w:tbl>
      <w:tblPr>
        <w:tblW w:w="77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538"/>
        <w:gridCol w:w="4937"/>
        <w:gridCol w:w="2298"/>
      </w:tblGrid>
      <w:tr w:rsidR="009D614E" w:rsidTr="004A169D">
        <w:trPr>
          <w:trHeight w:val="949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实验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操作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现象</w:t>
            </w:r>
          </w:p>
        </w:tc>
      </w:tr>
      <w:tr w:rsidR="009D614E" w:rsidTr="004A169D">
        <w:trPr>
          <w:trHeight w:val="627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将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480" w:dyaOrig="360">
                <v:shape id="_x0000_i1177" type="#_x0000_t75" alt="www.xinjiaoyu.com 新教育网" style="width:24pt;height:18pt" o:ole="">
                  <v:imagedata r:id="rId248" o:title="eqIde71c86dcd9a9e9b09bbbb65b9d313435"/>
                </v:shape>
                <o:OLEObject Type="Embed" ProgID="Equation.DSMT4" ShapeID="_x0000_i1177" DrawAspect="Content" ObjectID="_1811852984" r:id="rId292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匀速通入置于烧杯中的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639" w:dyaOrig="280">
                <v:shape id="_x0000_i1178" type="#_x0000_t75" alt="www.xinjiaoyu.com 新教育网" style="width:32.5pt;height:14.5pt" o:ole="">
                  <v:imagedata r:id="rId293" o:title="eqId8d33bcf1afe5dfbb1ba723ebf53ba5c9"/>
                </v:shape>
                <o:OLEObject Type="Embed" ProgID="Equation.DSMT4" ShapeID="_x0000_i1178" DrawAspect="Content" ObjectID="_1811852985" r:id="rId294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饱和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860" w:dyaOrig="360">
                <v:shape id="_x0000_i1179" type="#_x0000_t75" alt="www.xinjiaoyu.com 新教育网" style="width:42.5pt;height:18pt" o:ole="">
                  <v:imagedata r:id="rId106" o:title="eqId889220d0a5054f0df8fdb14fec5409b8"/>
                </v:shape>
                <o:OLEObject Type="Embed" ProgID="Equation.DSMT4" ShapeID="_x0000_i1179" DrawAspect="Content" ObjectID="_1811852986" r:id="rId295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溶液，持续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699" w:dyaOrig="280">
                <v:shape id="_x0000_i1180" type="#_x0000_t75" alt="www.xinjiaoyu.com 新教育网" style="width:35.5pt;height:14.5pt" o:ole="">
                  <v:imagedata r:id="rId296" o:title="eqId7ff7bd14dff10d89fecce5141998f4af"/>
                </v:shape>
                <o:OLEObject Type="Embed" ProgID="Equation.DSMT4" ShapeID="_x0000_i1180" DrawAspect="Content" ObjectID="_1811852987" r:id="rId297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，消耗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759" w:dyaOrig="280">
                <v:shape id="_x0000_i1181" type="#_x0000_t75" alt="www.xinjiaoyu.com 新教育网" style="width:38pt;height:14.5pt" o:ole="">
                  <v:imagedata r:id="rId298" o:title="eqIdd0f618baa7c9d15a8c841139f6f4d47a"/>
                </v:shape>
                <o:OLEObject Type="Embed" ProgID="Equation.DSMT4" ShapeID="_x0000_i1181" DrawAspect="Content" ObjectID="_1811852988" r:id="rId299"/>
              </w:objec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480" w:dyaOrig="360">
                <v:shape id="_x0000_i1182" type="#_x0000_t75" alt="www.xinjiaoyu.com 新教育网" style="width:24pt;height:18pt" o:ole="">
                  <v:imagedata r:id="rId248" o:title="eqIde71c86dcd9a9e9b09bbbb65b9d313435"/>
                </v:shape>
                <o:OLEObject Type="Embed" ProgID="Equation.DSMT4" ShapeID="_x0000_i1182" DrawAspect="Content" ObjectID="_1811852989" r:id="rId300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无明显现象</w:t>
            </w:r>
          </w:p>
        </w:tc>
      </w:tr>
      <w:tr w:rsidR="009D614E" w:rsidTr="004A169D">
        <w:trPr>
          <w:trHeight w:val="1101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将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639" w:dyaOrig="280">
                <v:shape id="_x0000_i1183" type="#_x0000_t75" alt="www.xinjiaoyu.com 新教育网" style="width:32.5pt;height:14.5pt" o:ole="">
                  <v:imagedata r:id="rId293" o:title="eqId8d33bcf1afe5dfbb1ba723ebf53ba5c9"/>
                </v:shape>
                <o:OLEObject Type="Embed" ProgID="Equation.DSMT4" ShapeID="_x0000_i1183" DrawAspect="Content" ObjectID="_1811852990" r:id="rId301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饱和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860" w:dyaOrig="360">
                <v:shape id="_x0000_i1184" type="#_x0000_t75" alt="www.xinjiaoyu.com 新教育网" style="width:42.5pt;height:18pt" o:ole="">
                  <v:imagedata r:id="rId106" o:title="eqId889220d0a5054f0df8fdb14fec5409b8"/>
                </v:shape>
                <o:OLEObject Type="Embed" ProgID="Equation.DSMT4" ShapeID="_x0000_i1184" DrawAspect="Content" ObjectID="_1811852991" r:id="rId302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溶液注入充满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480" w:dyaOrig="360">
                <v:shape id="_x0000_i1185" type="#_x0000_t75" alt="www.xinjiaoyu.com 新教育网" style="width:24pt;height:18pt" o:ole="">
                  <v:imagedata r:id="rId248" o:title="eqIde71c86dcd9a9e9b09bbbb65b9d313435"/>
                </v:shape>
                <o:OLEObject Type="Embed" ProgID="Equation.DSMT4" ShapeID="_x0000_i1185" DrawAspect="Content" ObjectID="_1811852992" r:id="rId303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的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759" w:dyaOrig="280">
                <v:shape id="_x0000_i1186" type="#_x0000_t75" alt="www.xinjiaoyu.com 新教育网" style="width:38pt;height:14pt;mso-position-horizontal-relative:page;mso-position-vertical-relative:page" o:ole="">
                  <v:imagedata r:id="rId304" o:title="eqIdc4c6f8ac1aa474179d3690fa9d1c3a4c"/>
                </v:shape>
                <o:OLEObject Type="Embed" ProgID="Equation.DSMT4" ShapeID="_x0000_i1186" DrawAspect="Content" ObjectID="_1811852993" r:id="rId305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矿泉水瓶中，密闭，剧烈摇动矿泉水瓶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800" w:dyaOrig="260">
                <v:shape id="_x0000_i1187" type="#_x0000_t75" alt="www.xinjiaoyu.com 新教育网" style="width:39.5pt;height:12.5pt" o:ole="">
                  <v:imagedata r:id="rId306" o:title="eqId630cfe9f2e24341e1780da2eb0264e02"/>
                </v:shape>
                <o:OLEObject Type="Embed" ProgID="Equation.DSMT4" ShapeID="_x0000_i1187" DrawAspect="Content" ObjectID="_1811852994" r:id="rId307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，静置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30AED" w:rsidRPr="004A169D" w:rsidRDefault="00F33575" w:rsidP="004A169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矿泉水瓶变瘪，</w:t>
            </w:r>
            <w:r w:rsidR="009D614E" w:rsidRPr="009D614E">
              <w:rPr>
                <w:rFonts w:ascii="Times New Roman" w:eastAsiaTheme="majorEastAsia" w:hAnsi="Times New Roman" w:cs="Times New Roman"/>
                <w:szCs w:val="21"/>
              </w:rPr>
              <w:object w:dxaOrig="560" w:dyaOrig="280">
                <v:shape id="_x0000_i1188" type="#_x0000_t75" alt="www.xinjiaoyu.com 新教育网" style="width:28pt;height:14pt" o:ole="">
                  <v:imagedata r:id="rId308" o:title="eqIda4079908c12b079fd27b4f627d141a8b"/>
                </v:shape>
                <o:OLEObject Type="Embed" ProgID="Equation.DSMT4" ShapeID="_x0000_i1188" DrawAspect="Content" ObjectID="_1811852995" r:id="rId309"/>
              </w:object>
            </w:r>
            <w:r w:rsidRPr="004A169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后开始有白色晶体析出</w:t>
            </w:r>
          </w:p>
        </w:tc>
      </w:tr>
    </w:tbl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i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．实验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无明显现象的原因是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ii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．析出的白色晶体可能同时含有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40" w:dyaOrig="360">
          <v:shape id="_x0000_i1189" type="#_x0000_t75" alt="www.xinjiaoyu.com 新教育网" style="width:47.5pt;height:18pt" o:ole="">
            <v:imagedata r:id="rId256" o:title="eqIde7dcde4bdbd4d0e52382a6cbf799869f"/>
          </v:shape>
          <o:OLEObject Type="Embed" ProgID="Equation.DSMT4" ShapeID="_x0000_i1189" DrawAspect="Content" ObjectID="_1811852996" r:id="rId31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660" w:dyaOrig="360">
          <v:shape id="_x0000_i1190" type="#_x0000_t75" alt="www.xinjiaoyu.com 新教育网" style="width:83.5pt;height:18.5pt" o:ole="">
            <v:imagedata r:id="rId311" o:title="eqIdae8c261152a1d7146f7614ac080ac238"/>
          </v:shape>
          <o:OLEObject Type="Embed" ProgID="Equation.DSMT4" ShapeID="_x0000_i1190" DrawAspect="Content" ObjectID="_1811852997" r:id="rId312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。称取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20" w:dyaOrig="320">
          <v:shape id="_x0000_i1191" type="#_x0000_t75" alt="www.xinjiaoyu.com 新教育网" style="width:30.5pt;height:16pt" o:ole="">
            <v:imagedata r:id="rId313" o:title="eqId939edd3772130600b101711fad9ee4a6"/>
          </v:shape>
          <o:OLEObject Type="Embed" ProgID="Equation.DSMT4" ShapeID="_x0000_i1191" DrawAspect="Content" ObjectID="_1811852998" r:id="rId314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晾干后的白色晶体，加热至恒重，将产生的气体依次通过足量的无水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40" w:dyaOrig="360">
          <v:shape id="_x0000_i1192" type="#_x0000_t75" alt="www.xinjiaoyu.com 新教育网" style="width:32.5pt;height:18pt" o:ole="">
            <v:imagedata r:id="rId315" o:title="eqId1bf4d3b85e653149d9254d3edc07549f"/>
          </v:shape>
          <o:OLEObject Type="Embed" ProgID="Equation.DSMT4" ShapeID="_x0000_i1192" DrawAspect="Content" ObjectID="_1811852999" r:id="rId316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720" w:dyaOrig="280">
          <v:shape id="_x0000_i1193" type="#_x0000_t75" alt="www.xinjiaoyu.com 新教育网" style="width:36pt;height:14pt" o:ole="">
            <v:imagedata r:id="rId34" o:title="eqIdce93086f0133444d40743d654cba1c55"/>
          </v:shape>
          <o:OLEObject Type="Embed" ProgID="Equation.DSMT4" ShapeID="_x0000_i1193" DrawAspect="Content" ObjectID="_1811853000" r:id="rId317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溶液，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720" w:dyaOrig="280">
          <v:shape id="_x0000_i1194" type="#_x0000_t75" alt="www.xinjiaoyu.com 新教育网" style="width:36pt;height:14pt" o:ole="">
            <v:imagedata r:id="rId34" o:title="eqIdce93086f0133444d40743d654cba1c55"/>
          </v:shape>
          <o:OLEObject Type="Embed" ProgID="Equation.DSMT4" ShapeID="_x0000_i1194" DrawAspect="Content" ObjectID="_1811853001" r:id="rId318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溶液增重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760" w:dyaOrig="320">
          <v:shape id="_x0000_i1195" type="#_x0000_t75" alt="www.xinjiaoyu.com 新教育网" style="width:38.5pt;height:16pt" o:ole="">
            <v:imagedata r:id="rId319" o:title="eqId228194300b2989e260a17e2f5762f1cb"/>
          </v:shape>
          <o:OLEObject Type="Embed" ProgID="Equation.DSMT4" ShapeID="_x0000_i1195" DrawAspect="Content" ObjectID="_1811853002" r:id="rId32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，则白色晶体中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40" w:dyaOrig="360">
          <v:shape id="_x0000_i1196" type="#_x0000_t75" alt="www.xinjiaoyu.com 新教育网" style="width:47.5pt;height:18pt" o:ole="">
            <v:imagedata r:id="rId256" o:title="eqIde7dcde4bdbd4d0e52382a6cbf799869f"/>
          </v:shape>
          <o:OLEObject Type="Embed" ProgID="Equation.DSMT4" ShapeID="_x0000_i1196" DrawAspect="Content" ObjectID="_1811853003" r:id="rId321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的质量分数为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17. I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．通过甲酸分解可获得超高纯度的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99" w:dyaOrig="280">
          <v:shape id="_x0000_i1197" type="#_x0000_t75" alt="www.xinjiaoyu.com 新教育网" style="width:20pt;height:14pt" o:ole="">
            <v:imagedata r:id="rId322" o:title="eqIde5a122e25cf4eb9f03ffe5ec823bfc31"/>
          </v:shape>
          <o:OLEObject Type="Embed" ProgID="Equation.DSMT4" ShapeID="_x0000_i1197" DrawAspect="Content" ObjectID="_1811853004" r:id="rId32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。甲酸有两种可能的分解反应：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宋体" w:eastAsia="宋体" w:hAnsi="宋体" w:cs="宋体" w:hint="eastAsia"/>
          <w:color w:val="000000"/>
          <w:szCs w:val="21"/>
        </w:rPr>
        <w:t>①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940" w:dyaOrig="380">
          <v:shape id="_x0000_i1198" type="#_x0000_t75" alt="www.xinjiaoyu.com 新教育网" style="width:246.5pt;height:18.5pt" o:ole="">
            <v:imagedata r:id="rId324" o:title="eqIdbc9e0cef70a1b83ca31ac23e762dd8cb"/>
          </v:shape>
          <o:OLEObject Type="Embed" ProgID="Equation.DSMT4" ShapeID="_x0000_i1198" DrawAspect="Content" ObjectID="_1811853005" r:id="rId325"/>
        </w:objec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宋体" w:eastAsia="宋体" w:hAnsi="宋体" w:cs="宋体" w:hint="eastAsia"/>
          <w:color w:val="000000"/>
          <w:szCs w:val="21"/>
        </w:rPr>
        <w:t>②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860" w:dyaOrig="380">
          <v:shape id="_x0000_i1199" type="#_x0000_t75" alt="www.xinjiaoyu.com 新教育网" style="width:243pt;height:18.5pt" o:ole="">
            <v:imagedata r:id="rId326" o:title="eqId509af98168ce7087a8c385e75cf7dbdc"/>
          </v:shape>
          <o:OLEObject Type="Embed" ProgID="Equation.DSMT4" ShapeID="_x0000_i1199" DrawAspect="Content" ObjectID="_1811853006" r:id="rId327"/>
        </w:objec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）反应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080" w:dyaOrig="360">
          <v:shape id="_x0000_i1200" type="#_x0000_t75" alt="www.xinjiaoyu.com 新教育网" style="width:153.5pt;height:18pt" o:ole="">
            <v:imagedata r:id="rId328" o:title="eqIda0920bcb3f904a7b9a5c694484595800"/>
          </v:shape>
          <o:OLEObject Type="Embed" ProgID="Equation.DSMT4" ShapeID="_x0000_i1200" DrawAspect="Content" ObjectID="_1811853007" r:id="rId329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40" w:dyaOrig="260">
          <v:shape id="_x0000_i1201" type="#_x0000_t75" alt="www.xinjiaoyu.com 新教育网" style="width:27pt;height:12.5pt" o:ole="">
            <v:imagedata r:id="rId330" o:title="eqId96d529dd8302544058eb2930a98a7d71"/>
          </v:shape>
          <o:OLEObject Type="Embed" ProgID="Equation.DSMT4" ShapeID="_x0000_i1201" DrawAspect="Content" ObjectID="_1811853008" r:id="rId331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00" w:dyaOrig="320">
          <v:shape id="_x0000_i1202" type="#_x0000_t75" alt="www.xinjiaoyu.com 新教育网" style="width:45pt;height:16pt" o:ole="">
            <v:imagedata r:id="rId332" o:title="eqId24cde03068deb44bd00e929884761b9d"/>
          </v:shape>
          <o:OLEObject Type="Embed" ProgID="Equation.DSMT4" ShapeID="_x0000_i1202" DrawAspect="Content" ObjectID="_1811853009" r:id="rId33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）一定温度下，向恒容密闭容器中通入一定量的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199" w:dyaOrig="320">
          <v:shape id="_x0000_i1203" type="#_x0000_t75" alt="www.xinjiaoyu.com 新教育网" style="width:60pt;height:15.5pt" o:ole="">
            <v:imagedata r:id="rId334" o:title="eqId7473ae8ede7630c560910654be7ca491"/>
          </v:shape>
          <o:OLEObject Type="Embed" ProgID="Equation.DSMT4" ShapeID="_x0000_i1203" DrawAspect="Content" ObjectID="_1811853010" r:id="rId335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，发生上述两个分解反应下列说法中能表明反应达到平衡状态的是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填标号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．气体密度不变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             b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．气体感压强不变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c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00" w:dyaOrig="360">
          <v:shape id="_x0000_i1204" type="#_x0000_t75" alt="www.xinjiaoyu.com 新教育网" style="width:39.5pt;height:18pt" o:ole="">
            <v:imagedata r:id="rId336" o:title="eqId54bbd9bd4ad9d62e7e9ff6bdb2d46807"/>
          </v:shape>
          <o:OLEObject Type="Embed" ProgID="Equation.DSMT4" ShapeID="_x0000_i1204" DrawAspect="Content" ObjectID="_1811853011" r:id="rId337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的浓度不变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       d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99" w:dyaOrig="280">
          <v:shape id="_x0000_i1205" type="#_x0000_t75" alt="www.xinjiaoyu.com 新教育网" style="width:20pt;height:14pt" o:ole="">
            <v:imagedata r:id="rId322" o:title="eqIde5a122e25cf4eb9f03ffe5ec823bfc31"/>
          </v:shape>
          <o:OLEObject Type="Embed" ProgID="Equation.DSMT4" ShapeID="_x0000_i1205" DrawAspect="Content" ObjectID="_1811853012" r:id="rId338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80" w:dyaOrig="360">
          <v:shape id="_x0000_i1206" type="#_x0000_t75" alt="www.xinjiaoyu.com 新教育网" style="width:24pt;height:18pt" o:ole="">
            <v:imagedata r:id="rId248" o:title="eqIde71c86dcd9a9e9b09bbbb65b9d313435"/>
          </v:shape>
          <o:OLEObject Type="Embed" ProgID="Equation.DSMT4" ShapeID="_x0000_i1206" DrawAspect="Content" ObjectID="_1811853013" r:id="rId339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的物质的量相等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）一定温度下，使用某催化剂时反应历程如下图，反应</w:t>
      </w:r>
      <w:r w:rsidRPr="004A169D">
        <w:rPr>
          <w:rFonts w:ascii="宋体" w:eastAsia="宋体" w:hAnsi="宋体" w:cs="宋体" w:hint="eastAsia"/>
          <w:color w:val="000000"/>
          <w:szCs w:val="21"/>
        </w:rPr>
        <w:t>①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的选择性接近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19" w:dyaOrig="280">
          <v:shape id="_x0000_i1207" type="#_x0000_t75" alt="www.xinjiaoyu.com 新教育网" style="width:31pt;height:14pt" o:ole="">
            <v:imagedata r:id="rId340" o:title="eqIdef9c407a9e79f3612690b9cff43a08e0"/>
          </v:shape>
          <o:OLEObject Type="Embed" ProgID="Equation.DSMT4" ShapeID="_x0000_i1207" DrawAspect="Content" ObjectID="_1811853014" r:id="rId341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，原因是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；升高温度，反应历程不变，反应</w:t>
      </w:r>
      <w:r w:rsidRPr="004A169D">
        <w:rPr>
          <w:rFonts w:ascii="宋体" w:eastAsia="宋体" w:hAnsi="宋体" w:cs="宋体" w:hint="eastAsia"/>
          <w:color w:val="000000"/>
          <w:szCs w:val="21"/>
        </w:rPr>
        <w:t>①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的选择性下降，可能的原因是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600575" cy="2381250"/>
            <wp:effectExtent l="0" t="0" r="9525" b="0"/>
            <wp:docPr id="100027" name="图片 10002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3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宋体" w:eastAsia="宋体" w:hAnsi="宋体" w:cs="宋体" w:hint="eastAsia"/>
          <w:color w:val="000000"/>
          <w:szCs w:val="21"/>
        </w:rPr>
        <w:t>Ⅱ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．甲烷和二氧化碳重整是制取合成气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99" w:dyaOrig="280">
          <v:shape id="_x0000_i1208" type="#_x0000_t75" alt="www.xinjiaoyu.com 新教育网" style="width:20pt;height:14pt" o:ole="">
            <v:imagedata r:id="rId322" o:title="eqIde5a122e25cf4eb9f03ffe5ec823bfc31"/>
          </v:shape>
          <o:OLEObject Type="Embed" ProgID="Equation.DSMT4" ShapeID="_x0000_i1208" DrawAspect="Content" ObjectID="_1811853015" r:id="rId34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40" w:dyaOrig="360">
          <v:shape id="_x0000_i1209" type="#_x0000_t75" alt="www.xinjiaoyu.com 新教育网" style="width:17.5pt;height:18pt" o:ole="">
            <v:imagedata r:id="rId344" o:title="eqId750859dd7d5b821d909e6a32c11095cf"/>
          </v:shape>
          <o:OLEObject Type="Embed" ProgID="Equation.DSMT4" ShapeID="_x0000_i1209" DrawAspect="Content" ObjectID="_1811853016" r:id="rId345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的重要方法，主要反应有：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宋体" w:eastAsia="宋体" w:hAnsi="宋体" w:cs="宋体" w:hint="eastAsia"/>
          <w:color w:val="000000"/>
          <w:szCs w:val="21"/>
        </w:rPr>
        <w:t>③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240" w:dyaOrig="360">
          <v:shape id="_x0000_i1210" type="#_x0000_t75" alt="www.xinjiaoyu.com 新教育网" style="width:162.5pt;height:18.5pt" o:ole="">
            <v:imagedata r:id="rId346" o:title="eqId27f5ee2f848f170b8213053701f8ae84"/>
          </v:shape>
          <o:OLEObject Type="Embed" ProgID="Equation.DSMT4" ShapeID="_x0000_i1210" DrawAspect="Content" ObjectID="_1811853017" r:id="rId347"/>
        </w:objec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宋体" w:eastAsia="宋体" w:hAnsi="宋体" w:cs="宋体" w:hint="eastAsia"/>
          <w:color w:val="000000"/>
          <w:szCs w:val="21"/>
        </w:rPr>
        <w:t>④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340" w:dyaOrig="360">
          <v:shape id="_x0000_i1211" type="#_x0000_t75" alt="www.xinjiaoyu.com 新教育网" style="width:167.5pt;height:18pt" o:ole="">
            <v:imagedata r:id="rId348" o:title="eqId4553ecfed3e39c200b5f80e3a3faad3a"/>
          </v:shape>
          <o:OLEObject Type="Embed" ProgID="Equation.DSMT4" ShapeID="_x0000_i1211" DrawAspect="Content" ObjectID="_1811853018" r:id="rId349"/>
        </w:objec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宋体" w:eastAsia="宋体" w:hAnsi="宋体" w:cs="宋体" w:hint="eastAsia"/>
          <w:color w:val="000000"/>
          <w:szCs w:val="21"/>
        </w:rPr>
        <w:t>⑤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300" w:dyaOrig="360">
          <v:shape id="_x0000_i1212" type="#_x0000_t75" alt="www.xinjiaoyu.com 新教育网" style="width:165pt;height:18.5pt" o:ole="">
            <v:imagedata r:id="rId350" o:title="eqId019b1ae8e7859c1e02e7b6bac6c8bdfd"/>
          </v:shape>
          <o:OLEObject Type="Embed" ProgID="Equation.DSMT4" ShapeID="_x0000_i1212" DrawAspect="Content" ObjectID="_1811853019" r:id="rId351"/>
        </w:objec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）恒温恒容条件下，可提高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00" w:dyaOrig="360">
          <v:shape id="_x0000_i1213" type="#_x0000_t75" alt="www.xinjiaoyu.com 新教育网" style="width:25pt;height:18pt" o:ole="">
            <v:imagedata r:id="rId352" o:title="eqId03a5c8a45b70251a7fa0506a5b4b8ac9"/>
          </v:shape>
          <o:OLEObject Type="Embed" ProgID="Equation.DSMT4" ShapeID="_x0000_i1213" DrawAspect="Content" ObjectID="_1811853020" r:id="rId35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转化率的措施有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填标号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．增加原料中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00" w:dyaOrig="360">
          <v:shape id="_x0000_i1214" type="#_x0000_t75" alt="www.xinjiaoyu.com 新教育网" style="width:25pt;height:18pt" o:ole="">
            <v:imagedata r:id="rId352" o:title="eqId03a5c8a45b70251a7fa0506a5b4b8ac9"/>
          </v:shape>
          <o:OLEObject Type="Embed" ProgID="Equation.DSMT4" ShapeID="_x0000_i1214" DrawAspect="Content" ObjectID="_1811853021" r:id="rId354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的量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      b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．增加原料中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80" w:dyaOrig="360">
          <v:shape id="_x0000_i1215" type="#_x0000_t75" alt="www.xinjiaoyu.com 新教育网" style="width:24pt;height:18pt" o:ole="">
            <v:imagedata r:id="rId248" o:title="eqIde71c86dcd9a9e9b09bbbb65b9d313435"/>
          </v:shape>
          <o:OLEObject Type="Embed" ProgID="Equation.DSMT4" ShapeID="_x0000_i1215" DrawAspect="Content" ObjectID="_1811853022" r:id="rId355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的量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     c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．通入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40" w:dyaOrig="260">
          <v:shape id="_x0000_i1216" type="#_x0000_t75" alt="www.xinjiaoyu.com 新教育网" style="width:17.5pt;height:12.5pt" o:ole="">
            <v:imagedata r:id="rId356" o:title="eqId3aa8f3c3850dcedf15c42dbb6200a1a4"/>
          </v:shape>
          <o:OLEObject Type="Embed" ProgID="Equation.DSMT4" ShapeID="_x0000_i1216" DrawAspect="Content" ObjectID="_1811853023" r:id="rId357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气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5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）恒温恒压密闭容器中，投入不同物质的量之比的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00" w:dyaOrig="360">
          <v:shape id="_x0000_i1217" type="#_x0000_t75" alt="www.xinjiaoyu.com 新教育网" style="width:25pt;height:18pt" o:ole="">
            <v:imagedata r:id="rId352" o:title="eqId03a5c8a45b70251a7fa0506a5b4b8ac9"/>
          </v:shape>
          <o:OLEObject Type="Embed" ProgID="Equation.DSMT4" ShapeID="_x0000_i1217" DrawAspect="Content" ObjectID="_1811853024" r:id="rId358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/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80" w:dyaOrig="360">
          <v:shape id="_x0000_i1218" type="#_x0000_t75" alt="www.xinjiaoyu.com 新教育网" style="width:24pt;height:18pt" o:ole="">
            <v:imagedata r:id="rId248" o:title="eqIde71c86dcd9a9e9b09bbbb65b9d313435"/>
          </v:shape>
          <o:OLEObject Type="Embed" ProgID="Equation.DSMT4" ShapeID="_x0000_i1218" DrawAspect="Content" ObjectID="_1811853025" r:id="rId359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/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40" w:dyaOrig="260">
          <v:shape id="_x0000_i1219" type="#_x0000_t75" alt="www.xinjiaoyu.com 新教育网" style="width:17.5pt;height:12.5pt" o:ole="">
            <v:imagedata r:id="rId356" o:title="eqId3aa8f3c3850dcedf15c42dbb6200a1a4"/>
          </v:shape>
          <o:OLEObject Type="Embed" ProgID="Equation.DSMT4" ShapeID="_x0000_i1219" DrawAspect="Content" ObjectID="_1811853026" r:id="rId36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混合气，投料组成与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00" w:dyaOrig="360">
          <v:shape id="_x0000_i1220" type="#_x0000_t75" alt="www.xinjiaoyu.com 新教育网" style="width:25pt;height:18pt" o:ole="">
            <v:imagedata r:id="rId352" o:title="eqId03a5c8a45b70251a7fa0506a5b4b8ac9"/>
          </v:shape>
          <o:OLEObject Type="Embed" ProgID="Equation.DSMT4" ShapeID="_x0000_i1220" DrawAspect="Content" ObjectID="_1811853027" r:id="rId361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80" w:dyaOrig="360">
          <v:shape id="_x0000_i1221" type="#_x0000_t75" alt="www.xinjiaoyu.com 新教育网" style="width:24pt;height:18pt" o:ole="">
            <v:imagedata r:id="rId248" o:title="eqIde71c86dcd9a9e9b09bbbb65b9d313435"/>
          </v:shape>
          <o:OLEObject Type="Embed" ProgID="Equation.DSMT4" ShapeID="_x0000_i1221" DrawAspect="Content" ObjectID="_1811853028" r:id="rId362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的平衡转化率之间的关系如下图。</w:t>
      </w:r>
    </w:p>
    <w:p w:rsidR="00030AED" w:rsidRPr="004A169D" w:rsidRDefault="00F33575" w:rsidP="004A16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590800" cy="2447925"/>
            <wp:effectExtent l="0" t="0" r="0" b="9525"/>
            <wp:docPr id="100029" name="图片 10002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3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i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．投料组成中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40" w:dyaOrig="260">
          <v:shape id="_x0000_i1222" type="#_x0000_t75" alt="www.xinjiaoyu.com 新教育网" style="width:17.5pt;height:12.5pt" o:ole="">
            <v:imagedata r:id="rId356" o:title="eqId3aa8f3c3850dcedf15c42dbb6200a1a4"/>
          </v:shape>
          <o:OLEObject Type="Embed" ProgID="Equation.DSMT4" ShapeID="_x0000_i1222" DrawAspect="Content" ObjectID="_1811853029" r:id="rId364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含量下降，平衡体系中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379" w:dyaOrig="400">
          <v:shape id="_x0000_i1223" type="#_x0000_t75" alt="www.xinjiaoyu.com 新教育网" style="width:69pt;height:20.5pt" o:ole="">
            <v:imagedata r:id="rId365" o:title="eqIde57a71f7cade8c1b621f261e637ce845"/>
          </v:shape>
          <o:OLEObject Type="Embed" ProgID="Equation.DSMT4" ShapeID="_x0000_i1223" DrawAspect="Content" ObjectID="_1811853030" r:id="rId366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的值将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填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增大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”“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减小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或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不变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”)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ii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．若平衡时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40" w:dyaOrig="260">
          <v:shape id="_x0000_i1224" type="#_x0000_t75" alt="www.xinjiaoyu.com 新教育网" style="width:17.5pt;height:12.5pt" o:ole="">
            <v:imagedata r:id="rId356" o:title="eqId3aa8f3c3850dcedf15c42dbb6200a1a4"/>
          </v:shape>
          <o:OLEObject Type="Embed" ProgID="Equation.DSMT4" ShapeID="_x0000_i1224" DrawAspect="Content" ObjectID="_1811853031" r:id="rId367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的分压为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20" w:dyaOrig="320">
          <v:shape id="_x0000_i1225" type="#_x0000_t75" alt="www.xinjiaoyu.com 新教育网" style="width:30.5pt;height:15.5pt" o:ole="">
            <v:imagedata r:id="rId368" o:title="eqId8d670a5d420c11f76438f2f5cc74efd2"/>
          </v:shape>
          <o:OLEObject Type="Embed" ProgID="Equation.DSMT4" ShapeID="_x0000_i1225" DrawAspect="Content" ObjectID="_1811853032" r:id="rId369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，根据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b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两点计算反应</w:t>
      </w:r>
      <w:r w:rsidRPr="004A169D">
        <w:rPr>
          <w:rFonts w:ascii="宋体" w:eastAsia="宋体" w:hAnsi="宋体" w:cs="宋体" w:hint="eastAsia"/>
          <w:color w:val="000000"/>
          <w:szCs w:val="21"/>
        </w:rPr>
        <w:t>⑤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的平衡常数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00" w:dyaOrig="380">
          <v:shape id="_x0000_i1226" type="#_x0000_t75" alt="www.xinjiaoyu.com 新教育网" style="width:25pt;height:19pt" o:ole="">
            <v:imagedata r:id="rId370" o:title="eqId4e9a430bc430e866648a9ba303156a1d"/>
          </v:shape>
          <o:OLEObject Type="Embed" ProgID="Equation.DSMT4" ShapeID="_x0000_i1226" DrawAspect="Content" ObjectID="_1811853033" r:id="rId371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80" w:dyaOrig="360">
          <v:shape id="_x0000_i1227" type="#_x0000_t75" alt="www.xinjiaoyu.com 新教育网" style="width:34pt;height:18.5pt" o:ole="">
            <v:imagedata r:id="rId372" o:title="eqId3f51d7438fd9f189e165898a78280ebc"/>
          </v:shape>
          <o:OLEObject Type="Embed" ProgID="Equation.DSMT4" ShapeID="_x0000_i1227" DrawAspect="Content" ObjectID="_1811853034" r:id="rId373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用含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p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的代数式表示，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40" w:dyaOrig="380">
          <v:shape id="_x0000_i1228" type="#_x0000_t75" alt="www.xinjiaoyu.com 新教育网" style="width:17.5pt;height:19pt" o:ole="">
            <v:imagedata r:id="rId374" o:title="eqIdfebe6ae46e15c2df1772464535e1ce23"/>
          </v:shape>
          <o:OLEObject Type="Embed" ProgID="Equation.DSMT4" ShapeID="_x0000_i1228" DrawAspect="Content" ObjectID="_1811853035" r:id="rId375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是用分压代替浓度计算的平衡常数，分压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=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总压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×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物质的量分数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18. 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有机化合物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C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F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是制造特种工程塑料的两种重要单体，均可以苯为起始原料按下列路线合成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部分反应步骤和条件略去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：</w:t>
      </w:r>
    </w:p>
    <w:p w:rsidR="00030AED" w:rsidRPr="004A169D" w:rsidRDefault="00F33575" w:rsidP="004A16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953000" cy="1304342"/>
            <wp:effectExtent l="0" t="0" r="0" b="0"/>
            <wp:docPr id="100031" name="图片 10003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3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6027" cy="1305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回答下列问题：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B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中含氧官能团名称为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；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B→C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的反应类型为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）已知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A→B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反应中还生成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239" w:dyaOrig="400">
          <v:shape id="_x0000_i1229" type="#_x0000_t75" alt="www.xinjiaoyu.com 新教育网" style="width:62.5pt;height:20.5pt" o:ole="">
            <v:imagedata r:id="rId377" o:title="eqIda9d906e4b9b598138ea9381291cbf1a5"/>
          </v:shape>
          <o:OLEObject Type="Embed" ProgID="Equation.DSMT4" ShapeID="_x0000_i1229" DrawAspect="Content" ObjectID="_1811853036" r:id="rId378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00" w:dyaOrig="360">
          <v:shape id="_x0000_i1230" type="#_x0000_t75" alt="www.xinjiaoyu.com 新教育网" style="width:40pt;height:18pt" o:ole="">
            <v:imagedata r:id="rId379" o:title="eqId861c7c33f4c80d7f0ccd0aa348f0ae74"/>
          </v:shape>
          <o:OLEObject Type="Embed" ProgID="Equation.DSMT4" ShapeID="_x0000_i1230" DrawAspect="Content" ObjectID="_1811853037" r:id="rId38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，写出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A→B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的化学方程式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）脂肪烃衍生物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G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是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C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的同分异构体，分子中含有羟甲基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20" w:dyaOrig="360">
          <v:shape id="_x0000_i1231" type="#_x0000_t75" alt="www.xinjiaoyu.com 新教育网" style="width:45.5pt;height:18pt" o:ole="">
            <v:imagedata r:id="rId381" o:title="eqIdb6e2ad77105a88030cbe8388bc09bb0c"/>
          </v:shape>
          <o:OLEObject Type="Embed" ProgID="Equation.DSMT4" ShapeID="_x0000_i1231" DrawAspect="Content" ObjectID="_1811853038" r:id="rId382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，核磁共振氢谱有两组峰。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G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的结构简式为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）下列说法错误的是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填标号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能与乙酸反应生成酰胺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             b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B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存在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种位置异构体</w:t>
      </w:r>
    </w:p>
    <w:p w:rsidR="00030AE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c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D→E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反应中，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40" w:dyaOrig="360">
          <v:shape id="_x0000_i1232" type="#_x0000_t75" alt="www.xinjiaoyu.com 新教育网" style="width:27pt;height:18pt" o:ole="">
            <v:imagedata r:id="rId383" o:title="eqIdecdbd2fbd157f998652d3b129207226b"/>
          </v:shape>
          <o:OLEObject Type="Embed" ProgID="Equation.DSMT4" ShapeID="_x0000_i1232" DrawAspect="Content" ObjectID="_1811853039" r:id="rId384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是反应试剂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 xml:space="preserve">      d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E→F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反应涉及取代过程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5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4'-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二羟基二苯砜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(H)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F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在一定条件下缩聚，得到性能优异的特种工程塑料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——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聚醚砜醚酮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19" w:dyaOrig="280">
          <v:shape id="_x0000_i1233" type="#_x0000_t75" alt="www.xinjiaoyu.com 新教育网" style="width:41.5pt;height:14pt" o:ole="">
            <v:imagedata r:id="rId385" o:title="eqIdf3ca87f4c2c44f431a49d318015a54ad"/>
          </v:shape>
          <o:OLEObject Type="Embed" ProgID="Equation.DSMT4" ShapeID="_x0000_i1233" DrawAspect="Content" ObjectID="_1811853040" r:id="rId386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。写出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19" w:dyaOrig="280">
          <v:shape id="_x0000_i1234" type="#_x0000_t75" alt="www.xinjiaoyu.com 新教育网" style="width:41.5pt;height:14pt" o:ole="">
            <v:imagedata r:id="rId385" o:title="eqIdf3ca87f4c2c44f431a49d318015a54ad"/>
          </v:shape>
          <o:OLEObject Type="Embed" ProgID="Equation.DSMT4" ShapeID="_x0000_i1234" DrawAspect="Content" ObjectID="_1811853041" r:id="rId387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的结构简式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6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）制备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19" w:dyaOrig="280">
          <v:shape id="_x0000_i1235" type="#_x0000_t75" alt="www.xinjiaoyu.com 新教育网" style="width:41.5pt;height:14pt" o:ole="">
            <v:imagedata r:id="rId385" o:title="eqIdf3ca87f4c2c44f431a49d318015a54ad"/>
          </v:shape>
          <o:OLEObject Type="Embed" ProgID="Equation.DSMT4" ShapeID="_x0000_i1235" DrawAspect="Content" ObjectID="_1811853042" r:id="rId388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反应中，单体之一选用芳香族氟化物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F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，而未选用对应的氯化物，可能的原因是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030AED" w:rsidRPr="004A169D" w:rsidRDefault="00F33575" w:rsidP="004A169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7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）已知酮可以被过氧酸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如间氯过氧苯甲酸，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19" w:dyaOrig="280">
          <v:shape id="_x0000_i1236" type="#_x0000_t75" alt="www.xinjiaoyu.com 新教育网" style="width:46pt;height:14pt" o:ole="">
            <v:imagedata r:id="rId389" o:title="eqId031377ccdf233416a5d61ca108c903c8"/>
          </v:shape>
          <o:OLEObject Type="Embed" ProgID="Equation.DSMT4" ShapeID="_x0000_i1236" DrawAspect="Content" ObjectID="_1811853043" r:id="rId390"/>
        </w:objec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氧化为酯：</w:t>
      </w:r>
    </w:p>
    <w:p w:rsidR="00030AED" w:rsidRPr="004A169D" w:rsidRDefault="00F33575" w:rsidP="004A169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095500" cy="390525"/>
            <wp:effectExtent l="0" t="0" r="0" b="9525"/>
            <wp:docPr id="100033" name="图片 10003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3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169D" w:rsidRPr="004A169D" w:rsidRDefault="00F33575" w:rsidP="004A169D">
      <w:pPr>
        <w:spacing w:line="360" w:lineRule="auto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A169D">
        <w:rPr>
          <w:rFonts w:ascii="Times New Roman" w:eastAsiaTheme="majorEastAsia" w:hAnsi="Times New Roman" w:cs="Times New Roman"/>
          <w:color w:val="000000"/>
          <w:szCs w:val="21"/>
        </w:rPr>
        <w:t>参照题干合成路线，写出以苯为主要原料制备苯甲酸苯甲酯的</w:t>
      </w:r>
      <w:bookmarkStart w:id="0" w:name="_GoBack"/>
      <w:bookmarkEnd w:id="0"/>
      <w:r w:rsidRPr="004A169D">
        <w:rPr>
          <w:rFonts w:ascii="Times New Roman" w:eastAsiaTheme="majorEastAsia" w:hAnsi="Times New Roman" w:cs="Times New Roman"/>
          <w:color w:val="000000"/>
          <w:szCs w:val="21"/>
        </w:rPr>
        <w:t>合成路线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其他试剂任选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t>。</w:t>
      </w:r>
      <w:r w:rsidRPr="004A169D">
        <w:rPr>
          <w:rFonts w:ascii="Times New Roman" w:eastAsiaTheme="majorEastAsia" w:hAnsi="Times New Roman" w:cs="Times New Roman"/>
          <w:color w:val="000000"/>
          <w:szCs w:val="21"/>
        </w:rPr>
        <w:br w:type="page"/>
      </w:r>
    </w:p>
    <w:p w:rsidR="00175477" w:rsidRPr="004A169D" w:rsidRDefault="00F33575" w:rsidP="004A169D">
      <w:pPr>
        <w:tabs>
          <w:tab w:val="left" w:pos="1365"/>
        </w:tabs>
        <w:spacing w:line="360" w:lineRule="auto"/>
        <w:jc w:val="center"/>
        <w:rPr>
          <w:rFonts w:ascii="黑体" w:eastAsia="黑体" w:hAnsi="黑体" w:cs="Times New Roman"/>
          <w:sz w:val="32"/>
          <w:szCs w:val="32"/>
        </w:rPr>
      </w:pPr>
      <w:r w:rsidRPr="004A169D">
        <w:rPr>
          <w:rFonts w:ascii="黑体" w:eastAsia="黑体" w:hAnsi="黑体" w:cs="Times New Roman"/>
          <w:sz w:val="32"/>
          <w:szCs w:val="32"/>
        </w:rPr>
        <w:t>【参考答案】</w:t>
      </w:r>
    </w:p>
    <w:p w:rsidR="004A169D" w:rsidRPr="004A169D" w:rsidRDefault="00F33575" w:rsidP="004A169D">
      <w:pPr>
        <w:spacing w:line="360" w:lineRule="auto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一、选择题：本题共</w:t>
      </w:r>
      <w:r w:rsidRPr="004A169D">
        <w:rPr>
          <w:rFonts w:ascii="Times New Roman" w:eastAsiaTheme="majorEastAsia" w:hAnsi="Times New Roman" w:cs="Times New Roman"/>
          <w:szCs w:val="21"/>
        </w:rPr>
        <w:t>14</w:t>
      </w:r>
      <w:r w:rsidRPr="004A169D">
        <w:rPr>
          <w:rFonts w:ascii="Times New Roman" w:eastAsiaTheme="majorEastAsia" w:hAnsi="Times New Roman" w:cs="Times New Roman"/>
          <w:szCs w:val="21"/>
        </w:rPr>
        <w:t>小题，每小题</w:t>
      </w:r>
      <w:r w:rsidRPr="004A169D">
        <w:rPr>
          <w:rFonts w:ascii="Times New Roman" w:eastAsiaTheme="majorEastAsia" w:hAnsi="Times New Roman" w:cs="Times New Roman"/>
          <w:szCs w:val="21"/>
        </w:rPr>
        <w:t>3</w:t>
      </w:r>
      <w:r w:rsidRPr="004A169D">
        <w:rPr>
          <w:rFonts w:ascii="Times New Roman" w:eastAsiaTheme="majorEastAsia" w:hAnsi="Times New Roman" w:cs="Times New Roman"/>
          <w:szCs w:val="21"/>
        </w:rPr>
        <w:t>分，共</w:t>
      </w:r>
      <w:r w:rsidRPr="004A169D">
        <w:rPr>
          <w:rFonts w:ascii="Times New Roman" w:eastAsiaTheme="majorEastAsia" w:hAnsi="Times New Roman" w:cs="Times New Roman"/>
          <w:szCs w:val="21"/>
        </w:rPr>
        <w:t>42</w:t>
      </w:r>
      <w:r w:rsidRPr="004A169D">
        <w:rPr>
          <w:rFonts w:ascii="Times New Roman" w:eastAsiaTheme="majorEastAsia" w:hAnsi="Times New Roman" w:cs="Times New Roman"/>
          <w:szCs w:val="21"/>
        </w:rPr>
        <w:t>分。在每小题给出的四个选项中，只有一项是符合题目要求的。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</w:tblGrid>
      <w:tr w:rsidR="009D614E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F33575" w:rsidP="004A169D">
            <w:pPr>
              <w:spacing w:line="360" w:lineRule="auto"/>
              <w:ind w:leftChars="-57" w:left="-120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szCs w:val="21"/>
              </w:rPr>
              <w:t>1.A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F33575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szCs w:val="21"/>
              </w:rPr>
              <w:t>2.D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F33575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szCs w:val="21"/>
              </w:rPr>
              <w:t>3.B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F33575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szCs w:val="21"/>
              </w:rPr>
              <w:t>4.B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F33575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szCs w:val="21"/>
              </w:rPr>
              <w:t>5.A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F33575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szCs w:val="21"/>
              </w:rPr>
              <w:t>6.D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F33575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szCs w:val="21"/>
              </w:rPr>
              <w:t>7.B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F33575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szCs w:val="21"/>
              </w:rPr>
              <w:t>8.C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F33575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szCs w:val="21"/>
              </w:rPr>
              <w:t>9.D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F33575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szCs w:val="21"/>
              </w:rPr>
              <w:t>10.C</w:t>
            </w:r>
          </w:p>
        </w:tc>
      </w:tr>
      <w:tr w:rsidR="009D614E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F33575" w:rsidP="004A169D">
            <w:pPr>
              <w:spacing w:line="360" w:lineRule="auto"/>
              <w:ind w:leftChars="-57" w:left="-120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szCs w:val="21"/>
              </w:rPr>
              <w:t>11.C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F33575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szCs w:val="21"/>
              </w:rPr>
              <w:t>12.A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F33575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szCs w:val="21"/>
              </w:rPr>
              <w:t>13.C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F33575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A169D">
              <w:rPr>
                <w:rFonts w:ascii="Times New Roman" w:eastAsiaTheme="majorEastAsia" w:hAnsi="Times New Roman" w:cs="Times New Roman"/>
                <w:szCs w:val="21"/>
              </w:rPr>
              <w:t>14.A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4A169D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4A169D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4A169D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4A169D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4A169D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4A169D" w:rsidRPr="004A169D" w:rsidRDefault="004A169D" w:rsidP="004A169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</w:tr>
    </w:tbl>
    <w:p w:rsidR="004A169D" w:rsidRPr="004A169D" w:rsidRDefault="00F33575" w:rsidP="004A169D">
      <w:pPr>
        <w:spacing w:line="360" w:lineRule="auto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二、非选择题：本题共</w:t>
      </w:r>
      <w:r w:rsidRPr="004A169D">
        <w:rPr>
          <w:rFonts w:ascii="Times New Roman" w:eastAsiaTheme="majorEastAsia" w:hAnsi="Times New Roman" w:cs="Times New Roman"/>
          <w:szCs w:val="21"/>
        </w:rPr>
        <w:t>4</w:t>
      </w:r>
      <w:r w:rsidRPr="004A169D">
        <w:rPr>
          <w:rFonts w:ascii="Times New Roman" w:eastAsiaTheme="majorEastAsia" w:hAnsi="Times New Roman" w:cs="Times New Roman"/>
          <w:szCs w:val="21"/>
        </w:rPr>
        <w:t>小题，共</w:t>
      </w:r>
      <w:r w:rsidRPr="004A169D">
        <w:rPr>
          <w:rFonts w:ascii="Times New Roman" w:eastAsiaTheme="majorEastAsia" w:hAnsi="Times New Roman" w:cs="Times New Roman"/>
          <w:szCs w:val="21"/>
        </w:rPr>
        <w:t>58</w:t>
      </w:r>
      <w:r w:rsidRPr="004A169D">
        <w:rPr>
          <w:rFonts w:ascii="Times New Roman" w:eastAsiaTheme="majorEastAsia" w:hAnsi="Times New Roman" w:cs="Times New Roman"/>
          <w:szCs w:val="21"/>
        </w:rPr>
        <w:t>分。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15.</w:t>
      </w: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1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60" w:dyaOrig="320">
          <v:shape id="_x0000_i1237" type="#_x0000_t75" alt="www.xinjiaoyu.com 新教育网" style="width:18pt;height:15.5pt" o:ole="">
            <v:imagedata r:id="rId392" o:title="eqId23087499d4ad6c5e0a49b259e901f9b8"/>
          </v:shape>
          <o:OLEObject Type="Embed" ProgID="Equation.DSMT4" ShapeID="_x0000_i1237" DrawAspect="Content" ObjectID="_1811853044" r:id="rId393"/>
        </w:objec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2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20" w:dyaOrig="320">
          <v:shape id="_x0000_i1238" type="#_x0000_t75" alt="www.xinjiaoyu.com 新教育网" style="width:26.5pt;height:15.5pt" o:ole="">
            <v:imagedata r:id="rId394" o:title="eqId3d72a5d08a5da454360a64146b52958c"/>
          </v:shape>
          <o:OLEObject Type="Embed" ProgID="Equation.DSMT4" ShapeID="_x0000_i1238" DrawAspect="Content" ObjectID="_1811853045" r:id="rId395"/>
        </w:object>
      </w:r>
      <w:r w:rsidRPr="004A169D">
        <w:rPr>
          <w:rFonts w:ascii="Times New Roman" w:eastAsiaTheme="majorEastAsia" w:hAnsi="Times New Roman" w:cs="Times New Roman"/>
          <w:szCs w:val="21"/>
        </w:rPr>
        <w:t>、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80" w:dyaOrig="360">
          <v:shape id="_x0000_i1239" type="#_x0000_t75" alt="www.xinjiaoyu.com 新教育网" style="width:29.5pt;height:18pt" o:ole="">
            <v:imagedata r:id="rId396" o:title="eqIdaad11f69a766476c65ba5867e7f696e6"/>
          </v:shape>
          <o:OLEObject Type="Embed" ProgID="Equation.DSMT4" ShapeID="_x0000_i1239" DrawAspect="Content" ObjectID="_1811853046" r:id="rId397"/>
        </w:objec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3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4A169D">
        <w:rPr>
          <w:rFonts w:ascii="宋体" w:eastAsia="宋体" w:hAnsi="宋体" w:cs="宋体" w:hint="eastAsia"/>
          <w:szCs w:val="21"/>
        </w:rPr>
        <w:t>①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. 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500" w:dyaOrig="400">
          <v:shape id="_x0000_i1240" type="#_x0000_t75" alt="www.xinjiaoyu.com 新教育网" style="width:225pt;height:20.5pt" o:ole="">
            <v:imagedata r:id="rId398" o:title="eqIdff0d94156a5fb568519d1b11f077a11e"/>
          </v:shape>
          <o:OLEObject Type="Embed" ProgID="Equation.DSMT4" ShapeID="_x0000_i1240" DrawAspect="Content" ObjectID="_1811853047" r:id="rId399"/>
        </w:objec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4A169D">
        <w:rPr>
          <w:rFonts w:ascii="宋体" w:eastAsia="宋体" w:hAnsi="宋体" w:cs="宋体" w:hint="eastAsia"/>
          <w:szCs w:val="21"/>
        </w:rPr>
        <w:t>②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. 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20" w:dyaOrig="320">
          <v:shape id="_x0000_i1241" type="#_x0000_t75" alt="www.xinjiaoyu.com 新教育网" style="width:30.5pt;height:15.5pt" o:ole="">
            <v:imagedata r:id="rId400" o:title="eqIdd4ecb9dca95d8380d02a6f7ef2f26c85"/>
          </v:shape>
          <o:OLEObject Type="Embed" ProgID="Equation.DSMT4" ShapeID="_x0000_i1241" DrawAspect="Content" ObjectID="_1811853048" r:id="rId401"/>
        </w:objec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4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500" w:dyaOrig="400">
          <v:shape id="_x0000_i1242" type="#_x0000_t75" alt="www.xinjiaoyu.com 新教育网" style="width:225pt;height:20.5pt" o:ole="">
            <v:imagedata r:id="rId398" o:title="eqIdff0d94156a5fb568519d1b11f077a11e"/>
          </v:shape>
          <o:OLEObject Type="Embed" ProgID="Equation.DSMT4" ShapeID="_x0000_i1242" DrawAspect="Content" ObjectID="_1811853049" r:id="rId402"/>
        </w:object>
      </w:r>
      <w:r w:rsidRPr="004A169D">
        <w:rPr>
          <w:rFonts w:ascii="Times New Roman" w:eastAsiaTheme="majorEastAsia" w:hAnsi="Times New Roman" w:cs="Times New Roman"/>
          <w:szCs w:val="21"/>
        </w:rPr>
        <w:t>为吸热反应，升高温度平衡正向移动，所以锶浸出率增大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5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700" w:dyaOrig="360">
          <v:shape id="_x0000_i1243" type="#_x0000_t75" alt="www.xinjiaoyu.com 新教育网" style="width:35.5pt;height:18pt" o:ole="">
            <v:imagedata r:id="rId403" o:title="eqId5d09f593c152a478717b4a0d9c3fa84e"/>
          </v:shape>
          <o:OLEObject Type="Embed" ProgID="Equation.DSMT4" ShapeID="_x0000_i1243" DrawAspect="Content" ObjectID="_1811853050" r:id="rId404"/>
        </w:object>
      </w:r>
      <w:r w:rsidRPr="004A169D">
        <w:rPr>
          <w:rFonts w:ascii="Times New Roman" w:eastAsiaTheme="majorEastAsia" w:hAnsi="Times New Roman" w:cs="Times New Roman"/>
          <w:szCs w:val="21"/>
        </w:rPr>
        <w:t>、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520" w:dyaOrig="360">
          <v:shape id="_x0000_i1244" type="#_x0000_t75" alt="www.xinjiaoyu.com 新教育网" style="width:26.5pt;height:18pt" o:ole="">
            <v:imagedata r:id="rId405" o:title="eqIda2e4250f16f0519b05edc1c5c35aea21"/>
          </v:shape>
          <o:OLEObject Type="Embed" ProgID="Equation.DSMT4" ShapeID="_x0000_i1244" DrawAspect="Content" ObjectID="_1811853051" r:id="rId406"/>
        </w:objec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6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40" w:dyaOrig="320">
          <v:shape id="_x0000_i1245" type="#_x0000_t75" alt="www.xinjiaoyu.com 新教育网" style="width:21.5pt;height:15.5pt" o:ole="">
            <v:imagedata r:id="rId407" o:title="eqId4e2a81e355981028ca9bfd9b2288938d"/>
          </v:shape>
          <o:OLEObject Type="Embed" ProgID="Equation.DSMT4" ShapeID="_x0000_i1245" DrawAspect="Content" ObjectID="_1811853052" r:id="rId408"/>
        </w:object>
      </w:r>
      <w:r w:rsidRPr="004A169D">
        <w:rPr>
          <w:rFonts w:ascii="Times New Roman" w:eastAsiaTheme="majorEastAsia" w:hAnsi="Times New Roman" w:cs="Times New Roman"/>
          <w:szCs w:val="21"/>
        </w:rPr>
        <w:t>具有更多的空轨道，能够与更多的</w:t>
      </w:r>
      <w:r w:rsidRPr="004A169D">
        <w:rPr>
          <w:rFonts w:ascii="Times New Roman" w:eastAsiaTheme="majorEastAsia" w:hAnsi="Times New Roman" w:cs="Times New Roman"/>
          <w:szCs w:val="21"/>
        </w:rPr>
        <w:t>N</w:t>
      </w:r>
      <w:r w:rsidRPr="004A169D">
        <w:rPr>
          <w:rFonts w:ascii="Times New Roman" w:eastAsiaTheme="majorEastAsia" w:hAnsi="Times New Roman" w:cs="Times New Roman"/>
          <w:szCs w:val="21"/>
        </w:rPr>
        <w:t>、</w:t>
      </w:r>
      <w:r w:rsidRPr="004A169D">
        <w:rPr>
          <w:rFonts w:ascii="Times New Roman" w:eastAsiaTheme="majorEastAsia" w:hAnsi="Times New Roman" w:cs="Times New Roman"/>
          <w:szCs w:val="21"/>
        </w:rPr>
        <w:t>O</w:t>
      </w:r>
      <w:r w:rsidRPr="004A169D">
        <w:rPr>
          <w:rFonts w:ascii="Times New Roman" w:eastAsiaTheme="majorEastAsia" w:hAnsi="Times New Roman" w:cs="Times New Roman"/>
          <w:szCs w:val="21"/>
        </w:rPr>
        <w:t>形成配位键，形成超分子后，结构更稳定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7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Pr="004A169D">
        <w:rPr>
          <w:rFonts w:ascii="Times New Roman" w:eastAsiaTheme="majorEastAsia" w:hAnsi="Times New Roman" w:cs="Times New Roman"/>
          <w:szCs w:val="21"/>
        </w:rPr>
        <w:t>a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16.</w:t>
      </w: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1</w:t>
      </w:r>
      <w:r w:rsidRPr="004A169D">
        <w:rPr>
          <w:rFonts w:ascii="Times New Roman" w:eastAsiaTheme="majorEastAsia" w:hAnsi="Times New Roman" w:cs="Times New Roman"/>
          <w:szCs w:val="21"/>
        </w:rPr>
        <w:t>）烧杯、玻璃棒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2</w:t>
      </w:r>
      <w:r w:rsidRPr="004A169D">
        <w:rPr>
          <w:rFonts w:ascii="Times New Roman" w:eastAsiaTheme="majorEastAsia" w:hAnsi="Times New Roman" w:cs="Times New Roman"/>
          <w:szCs w:val="21"/>
        </w:rPr>
        <w:t>）加快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100" w:dyaOrig="360">
          <v:shape id="_x0000_i1246" type="#_x0000_t75" alt="www.xinjiaoyu.com 新教育网" style="width:42.5pt;height:14pt" o:ole="">
            <v:imagedata r:id="rId252" o:title="eqId7d83caefdafdefc5b5e1ab7868c7bf73"/>
          </v:shape>
          <o:OLEObject Type="Embed" ProgID="Equation.DSMT4" ShapeID="_x0000_i1246" DrawAspect="Content" ObjectID="_1811853053" r:id="rId409"/>
        </w:object>
      </w:r>
      <w:r w:rsidRPr="004A169D">
        <w:rPr>
          <w:rFonts w:ascii="Times New Roman" w:eastAsiaTheme="majorEastAsia" w:hAnsi="Times New Roman" w:cs="Times New Roman"/>
          <w:szCs w:val="21"/>
        </w:rPr>
        <w:t>溶解、加快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1100" w:dyaOrig="360">
          <v:shape id="_x0000_i1247" type="#_x0000_t75" alt="www.xinjiaoyu.com 新教育网" style="width:42.5pt;height:14pt" o:ole="">
            <v:imagedata r:id="rId252" o:title="eqId7d83caefdafdefc5b5e1ab7868c7bf73"/>
          </v:shape>
          <o:OLEObject Type="Embed" ProgID="Equation.DSMT4" ShapeID="_x0000_i1247" DrawAspect="Content" ObjectID="_1811853054" r:id="rId410"/>
        </w:object>
      </w:r>
      <w:r w:rsidRPr="004A169D">
        <w:rPr>
          <w:rFonts w:ascii="Times New Roman" w:eastAsiaTheme="majorEastAsia" w:hAnsi="Times New Roman" w:cs="Times New Roman"/>
          <w:szCs w:val="21"/>
        </w:rPr>
        <w:t>与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600" w:dyaOrig="280">
          <v:shape id="_x0000_i1248" type="#_x0000_t75" alt="www.xinjiaoyu.com 新教育网" style="width:30pt;height:13pt" o:ole="">
            <v:imagedata r:id="rId411" o:title="eqId24a7a58438b831b6a45a9874adce1055"/>
          </v:shape>
          <o:OLEObject Type="Embed" ProgID="Equation.DSMT4" ShapeID="_x0000_i1248" DrawAspect="Content" ObjectID="_1811853055" r:id="rId412"/>
        </w:object>
      </w:r>
      <w:r w:rsidRPr="004A169D">
        <w:rPr>
          <w:rFonts w:ascii="Times New Roman" w:eastAsiaTheme="majorEastAsia" w:hAnsi="Times New Roman" w:cs="Times New Roman"/>
          <w:szCs w:val="21"/>
        </w:rPr>
        <w:t>反应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3</w:t>
      </w:r>
      <w:r w:rsidRPr="004A169D">
        <w:rPr>
          <w:rFonts w:ascii="Times New Roman" w:eastAsiaTheme="majorEastAsia" w:hAnsi="Times New Roman" w:cs="Times New Roman"/>
          <w:szCs w:val="21"/>
        </w:rPr>
        <w:t>）工艺简单、绿色环保、制备产品的效率较高、原料利用率较高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4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4A169D">
        <w:rPr>
          <w:rFonts w:ascii="宋体" w:eastAsia="宋体" w:hAnsi="宋体" w:cs="宋体" w:hint="eastAsia"/>
          <w:szCs w:val="21"/>
        </w:rPr>
        <w:t>①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. a    </w:t>
      </w:r>
      <w:r w:rsidRPr="004A169D">
        <w:rPr>
          <w:rFonts w:ascii="宋体" w:eastAsia="宋体" w:hAnsi="宋体" w:cs="宋体" w:hint="eastAsia"/>
          <w:szCs w:val="21"/>
        </w:rPr>
        <w:t>②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. &gt;    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5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4A169D">
        <w:rPr>
          <w:rFonts w:ascii="宋体" w:eastAsia="宋体" w:hAnsi="宋体" w:cs="宋体" w:hint="eastAsia"/>
          <w:szCs w:val="21"/>
        </w:rPr>
        <w:t>①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. 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80" w:dyaOrig="360">
          <v:shape id="_x0000_i1249" type="#_x0000_t75" alt="www.xinjiaoyu.com 新教育网" style="width:24pt;height:18pt" o:ole="">
            <v:imagedata r:id="rId413" o:title="eqIde71c86dcd9a9e9b09bbbb65b9d313435"/>
          </v:shape>
          <o:OLEObject Type="Embed" ProgID="Equation.DSMT4" ShapeID="_x0000_i1249" DrawAspect="Content" ObjectID="_1811853056" r:id="rId414"/>
        </w:object>
      </w:r>
      <w:r w:rsidRPr="004A169D">
        <w:rPr>
          <w:rFonts w:ascii="Times New Roman" w:eastAsiaTheme="majorEastAsia" w:hAnsi="Times New Roman" w:cs="Times New Roman"/>
          <w:szCs w:val="21"/>
        </w:rPr>
        <w:t>在饱和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860" w:dyaOrig="360">
          <v:shape id="_x0000_i1250" type="#_x0000_t75" alt="www.xinjiaoyu.com 新教育网" style="width:42.5pt;height:18pt" o:ole="">
            <v:imagedata r:id="rId106" o:title="eqId889220d0a5054f0df8fdb14fec5409b8"/>
          </v:shape>
          <o:OLEObject Type="Embed" ProgID="Equation.DSMT4" ShapeID="_x0000_i1250" DrawAspect="Content" ObjectID="_1811853057" r:id="rId415"/>
        </w:object>
      </w:r>
      <w:r w:rsidRPr="004A169D">
        <w:rPr>
          <w:rFonts w:ascii="Times New Roman" w:eastAsiaTheme="majorEastAsia" w:hAnsi="Times New Roman" w:cs="Times New Roman"/>
          <w:szCs w:val="21"/>
        </w:rPr>
        <w:t>溶液中的溶解速率小、溶解量小，且两者发生反应的速率也较小，生成的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40" w:dyaOrig="360">
          <v:shape id="_x0000_i1251" type="#_x0000_t75" alt="www.xinjiaoyu.com 新教育网" style="width:47.5pt;height:18pt" o:ole="">
            <v:imagedata r:id="rId256" o:title="eqIde7dcde4bdbd4d0e52382a6cbf799869f"/>
          </v:shape>
          <o:OLEObject Type="Embed" ProgID="Equation.DSMT4" ShapeID="_x0000_i1251" DrawAspect="Content" ObjectID="_1811853058" r:id="rId416"/>
        </w:object>
      </w:r>
      <w:r w:rsidRPr="004A169D">
        <w:rPr>
          <w:rFonts w:ascii="Times New Roman" w:eastAsiaTheme="majorEastAsia" w:hAnsi="Times New Roman" w:cs="Times New Roman"/>
          <w:szCs w:val="21"/>
        </w:rPr>
        <w:t>的量较少，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940" w:dyaOrig="360">
          <v:shape id="_x0000_i1252" type="#_x0000_t75" alt="www.xinjiaoyu.com 新教育网" style="width:47.5pt;height:18pt" o:ole="">
            <v:imagedata r:id="rId256" o:title="eqIde7dcde4bdbd4d0e52382a6cbf799869f"/>
          </v:shape>
          <o:OLEObject Type="Embed" ProgID="Equation.DSMT4" ShapeID="_x0000_i1252" DrawAspect="Content" ObjectID="_1811853059" r:id="rId417"/>
        </w:object>
      </w:r>
      <w:r w:rsidRPr="004A169D">
        <w:rPr>
          <w:rFonts w:ascii="Times New Roman" w:eastAsiaTheme="majorEastAsia" w:hAnsi="Times New Roman" w:cs="Times New Roman"/>
          <w:szCs w:val="21"/>
        </w:rPr>
        <w:t>在该溶液中没有达到过饱和状态，故不能析出晶体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4A169D">
        <w:rPr>
          <w:rFonts w:ascii="宋体" w:eastAsia="宋体" w:hAnsi="宋体" w:cs="宋体" w:hint="eastAsia"/>
          <w:szCs w:val="21"/>
        </w:rPr>
        <w:t>②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. 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499" w:dyaOrig="280">
          <v:shape id="_x0000_i1253" type="#_x0000_t75" alt="www.xinjiaoyu.com 新教育网" style="width:24.5pt;height:14.5pt" o:ole="">
            <v:imagedata r:id="rId418" o:title="eqIdceceedf836ef596f48d5bd2313714151"/>
          </v:shape>
          <o:OLEObject Type="Embed" ProgID="Equation.DSMT4" ShapeID="_x0000_i1253" DrawAspect="Content" ObjectID="_1811853060" r:id="rId419"/>
        </w:objec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17.</w:t>
      </w: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1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-41.2    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2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bc    </w:t>
      </w: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3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4A169D">
        <w:rPr>
          <w:rFonts w:ascii="宋体" w:eastAsia="宋体" w:hAnsi="宋体" w:cs="宋体" w:hint="eastAsia"/>
          <w:szCs w:val="21"/>
        </w:rPr>
        <w:t>①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. </w:t>
      </w:r>
      <w:r w:rsidRPr="004A169D">
        <w:rPr>
          <w:rFonts w:ascii="Times New Roman" w:eastAsiaTheme="majorEastAsia" w:hAnsi="Times New Roman" w:cs="Times New Roman"/>
          <w:szCs w:val="21"/>
        </w:rPr>
        <w:t>原因是反应</w:t>
      </w:r>
      <w:r w:rsidRPr="004A169D">
        <w:rPr>
          <w:rFonts w:ascii="宋体" w:eastAsia="宋体" w:hAnsi="宋体" w:cs="宋体" w:hint="eastAsia"/>
          <w:szCs w:val="21"/>
        </w:rPr>
        <w:t>①</w:t>
      </w:r>
      <w:r w:rsidRPr="004A169D">
        <w:rPr>
          <w:rFonts w:ascii="Times New Roman" w:eastAsiaTheme="majorEastAsia" w:hAnsi="Times New Roman" w:cs="Times New Roman"/>
          <w:szCs w:val="21"/>
        </w:rPr>
        <w:t>的活化能低，反应</w:t>
      </w:r>
      <w:r w:rsidRPr="004A169D">
        <w:rPr>
          <w:rFonts w:ascii="宋体" w:eastAsia="宋体" w:hAnsi="宋体" w:cs="宋体" w:hint="eastAsia"/>
          <w:szCs w:val="21"/>
        </w:rPr>
        <w:t>②</w:t>
      </w:r>
      <w:r w:rsidRPr="004A169D">
        <w:rPr>
          <w:rFonts w:ascii="Times New Roman" w:eastAsiaTheme="majorEastAsia" w:hAnsi="Times New Roman" w:cs="Times New Roman"/>
          <w:szCs w:val="21"/>
        </w:rPr>
        <w:t>活化能高，反应</w:t>
      </w:r>
      <w:r w:rsidRPr="004A169D">
        <w:rPr>
          <w:rFonts w:ascii="宋体" w:eastAsia="宋体" w:hAnsi="宋体" w:cs="宋体" w:hint="eastAsia"/>
          <w:szCs w:val="21"/>
        </w:rPr>
        <w:t>②</w:t>
      </w:r>
      <w:r w:rsidRPr="004A169D">
        <w:rPr>
          <w:rFonts w:ascii="Times New Roman" w:eastAsiaTheme="majorEastAsia" w:hAnsi="Times New Roman" w:cs="Times New Roman"/>
          <w:szCs w:val="21"/>
        </w:rPr>
        <w:t>进行的速率慢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4A169D">
        <w:rPr>
          <w:rFonts w:ascii="宋体" w:eastAsia="宋体" w:hAnsi="宋体" w:cs="宋体" w:hint="eastAsia"/>
          <w:szCs w:val="21"/>
        </w:rPr>
        <w:t>②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. </w:t>
      </w:r>
      <w:r w:rsidRPr="004A169D">
        <w:rPr>
          <w:rFonts w:ascii="Times New Roman" w:eastAsiaTheme="majorEastAsia" w:hAnsi="Times New Roman" w:cs="Times New Roman"/>
          <w:szCs w:val="21"/>
        </w:rPr>
        <w:t>催化剂在升温时活性降低或升温时催化剂对反应</w:t>
      </w:r>
      <w:r w:rsidRPr="004A169D">
        <w:rPr>
          <w:rFonts w:ascii="宋体" w:eastAsia="宋体" w:hAnsi="宋体" w:cs="宋体" w:hint="eastAsia"/>
          <w:szCs w:val="21"/>
        </w:rPr>
        <w:t>②</w:t>
      </w:r>
      <w:r w:rsidRPr="004A169D">
        <w:rPr>
          <w:rFonts w:ascii="Times New Roman" w:eastAsiaTheme="majorEastAsia" w:hAnsi="Times New Roman" w:cs="Times New Roman"/>
          <w:szCs w:val="21"/>
        </w:rPr>
        <w:t>更有利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4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b    </w:t>
      </w: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5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4A169D">
        <w:rPr>
          <w:rFonts w:ascii="宋体" w:eastAsia="宋体" w:hAnsi="宋体" w:cs="宋体" w:hint="eastAsia"/>
          <w:szCs w:val="21"/>
        </w:rPr>
        <w:t>①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. </w:t>
      </w:r>
      <w:r w:rsidRPr="004A169D">
        <w:rPr>
          <w:rFonts w:ascii="Times New Roman" w:eastAsiaTheme="majorEastAsia" w:hAnsi="Times New Roman" w:cs="Times New Roman"/>
          <w:szCs w:val="21"/>
        </w:rPr>
        <w:t>增大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4A169D">
        <w:rPr>
          <w:rFonts w:ascii="宋体" w:eastAsia="宋体" w:hAnsi="宋体" w:cs="宋体" w:hint="eastAsia"/>
          <w:szCs w:val="21"/>
        </w:rPr>
        <w:t>②</w:t>
      </w:r>
      <w:r w:rsidRPr="004A169D">
        <w:rPr>
          <w:rFonts w:ascii="Times New Roman" w:eastAsiaTheme="majorEastAsia" w:hAnsi="Times New Roman" w:cs="Times New Roman"/>
          <w:szCs w:val="21"/>
        </w:rPr>
        <w:t>. 0.675p</w:t>
      </w:r>
      <w:r w:rsidRPr="004A169D">
        <w:rPr>
          <w:rFonts w:ascii="Times New Roman" w:eastAsiaTheme="majorEastAsia" w:hAnsi="Times New Roman" w:cs="Times New Roman"/>
          <w:szCs w:val="21"/>
          <w:vertAlign w:val="superscript"/>
        </w:rPr>
        <w:t>2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18.</w:t>
      </w: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1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4A169D">
        <w:rPr>
          <w:rFonts w:ascii="宋体" w:eastAsia="宋体" w:hAnsi="宋体" w:cs="宋体" w:hint="eastAsia"/>
          <w:szCs w:val="21"/>
        </w:rPr>
        <w:t>①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. </w:t>
      </w:r>
      <w:r w:rsidRPr="004A169D">
        <w:rPr>
          <w:rFonts w:ascii="Times New Roman" w:eastAsiaTheme="majorEastAsia" w:hAnsi="Times New Roman" w:cs="Times New Roman"/>
          <w:szCs w:val="21"/>
        </w:rPr>
        <w:t>酮羰基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  <w:r w:rsidRPr="004A169D">
        <w:rPr>
          <w:rFonts w:ascii="宋体" w:eastAsia="宋体" w:hAnsi="宋体" w:cs="宋体" w:hint="eastAsia"/>
          <w:szCs w:val="21"/>
        </w:rPr>
        <w:t>②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. </w:t>
      </w:r>
      <w:r w:rsidRPr="004A169D">
        <w:rPr>
          <w:rFonts w:ascii="Times New Roman" w:eastAsiaTheme="majorEastAsia" w:hAnsi="Times New Roman" w:cs="Times New Roman"/>
          <w:szCs w:val="21"/>
        </w:rPr>
        <w:t>还原反应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2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Pr="009D614E">
        <w:rPr>
          <w:rFonts w:ascii="Times New Roman" w:eastAsiaTheme="majorEastAsia" w:hAnsi="Times New Roman" w:cs="Times New Roman"/>
          <w:szCs w:val="21"/>
        </w:rPr>
        <w:pict>
          <v:shape id="_x0000_i1254" type="#_x0000_t75" alt="www.xinjiaoyu.com 新教育网" style="width:71.5pt;height:38pt">
            <v:imagedata r:id="rId420" o:title=""/>
          </v:shape>
        </w:pic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2420" w:dyaOrig="380">
          <v:shape id="_x0000_i1255" type="#_x0000_t75" alt="www.xinjiaoyu.com 新教育网" style="width:121pt;height:18pt" o:ole="">
            <v:imagedata r:id="rId421" o:title="eqId2c58a4bca630d068c7a8871efcdd8a69"/>
          </v:shape>
          <o:OLEObject Type="Embed" ProgID="Equation.DSMT4" ShapeID="_x0000_i1255" DrawAspect="Content" ObjectID="_1811853061" r:id="rId422"/>
        </w:object>
      </w:r>
      <w:r w:rsidRPr="009D614E">
        <w:rPr>
          <w:rFonts w:ascii="Times New Roman" w:eastAsiaTheme="majorEastAsia" w:hAnsi="Times New Roman" w:cs="Times New Roman"/>
          <w:szCs w:val="21"/>
        </w:rPr>
        <w:pict>
          <v:shape id="_x0000_i1256" type="#_x0000_t75" alt="www.xinjiaoyu.com 新教育网" style="width:83.5pt;height:28pt">
            <v:imagedata r:id="rId423" o:title=""/>
          </v:shape>
        </w:pic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3140" w:dyaOrig="400">
          <v:shape id="_x0000_i1257" type="#_x0000_t75" alt="www.xinjiaoyu.com 新教育网" style="width:156.5pt;height:20.5pt" o:ole="">
            <v:imagedata r:id="rId424" o:title="eqIdf634ce9fb4cd8166ed9690a71c65f685"/>
          </v:shape>
          <o:OLEObject Type="Embed" ProgID="Equation.DSMT4" ShapeID="_x0000_i1257" DrawAspect="Content" ObjectID="_1811853062" r:id="rId425"/>
        </w:object>
      </w:r>
      <w:r w:rsidRPr="004A169D">
        <w:rPr>
          <w:rFonts w:ascii="Times New Roman" w:eastAsiaTheme="majorEastAsia" w:hAnsi="Times New Roman" w:cs="Times New Roman"/>
          <w:szCs w:val="21"/>
        </w:rPr>
        <w:t>；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3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="009D614E" w:rsidRPr="009D614E">
        <w:rPr>
          <w:rFonts w:ascii="Times New Roman" w:eastAsiaTheme="majorEastAsia" w:hAnsi="Times New Roman" w:cs="Times New Roman"/>
          <w:szCs w:val="21"/>
        </w:rPr>
        <w:object w:dxaOrig="2980" w:dyaOrig="360">
          <v:shape id="_x0000_i1258" type="#_x0000_t75" alt="www.xinjiaoyu.com 新教育网" style="width:148.5pt;height:17.5pt" o:ole="">
            <v:imagedata r:id="rId426" o:title="eqId6d03dabc3ae676818b98754cf1b6255e"/>
          </v:shape>
          <o:OLEObject Type="Embed" ProgID="Equation.DSMT4" ShapeID="_x0000_i1258" DrawAspect="Content" ObjectID="_1811853063" r:id="rId427"/>
        </w:objec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4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b    </w:t>
      </w: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5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Pr="009D614E">
        <w:rPr>
          <w:rFonts w:ascii="Times New Roman" w:eastAsiaTheme="majorEastAsia" w:hAnsi="Times New Roman" w:cs="Times New Roman"/>
          <w:szCs w:val="21"/>
        </w:rPr>
        <w:pict>
          <v:shape id="_x0000_i1259" type="#_x0000_t75" alt="www.xinjiaoyu.com 新教育网" style="width:268.5pt;height:40pt">
            <v:imagedata r:id="rId428" o:title=""/>
          </v:shape>
        </w:pic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6</w:t>
      </w:r>
      <w:r w:rsidRPr="004A169D">
        <w:rPr>
          <w:rFonts w:ascii="Times New Roman" w:eastAsiaTheme="majorEastAsia" w:hAnsi="Times New Roman" w:cs="Times New Roman"/>
          <w:szCs w:val="21"/>
        </w:rPr>
        <w:t>）电负性：</w:t>
      </w:r>
      <w:r w:rsidRPr="004A169D">
        <w:rPr>
          <w:rFonts w:ascii="Times New Roman" w:eastAsiaTheme="majorEastAsia" w:hAnsi="Times New Roman" w:cs="Times New Roman"/>
          <w:szCs w:val="21"/>
        </w:rPr>
        <w:t>F</w:t>
      </w:r>
      <w:r w:rsidRPr="004A169D">
        <w:rPr>
          <w:rFonts w:ascii="Times New Roman" w:eastAsiaTheme="majorEastAsia" w:hAnsi="Times New Roman" w:cs="Times New Roman"/>
          <w:szCs w:val="21"/>
        </w:rPr>
        <w:t>＞</w:t>
      </w:r>
      <w:r w:rsidRPr="004A169D">
        <w:rPr>
          <w:rFonts w:ascii="Times New Roman" w:eastAsiaTheme="majorEastAsia" w:hAnsi="Times New Roman" w:cs="Times New Roman"/>
          <w:szCs w:val="21"/>
        </w:rPr>
        <w:t>Cl</w:t>
      </w:r>
      <w:r w:rsidRPr="004A169D">
        <w:rPr>
          <w:rFonts w:ascii="Times New Roman" w:eastAsiaTheme="majorEastAsia" w:hAnsi="Times New Roman" w:cs="Times New Roman"/>
          <w:szCs w:val="21"/>
        </w:rPr>
        <w:t>，</w:t>
      </w:r>
      <w:r w:rsidRPr="004A169D">
        <w:rPr>
          <w:rFonts w:ascii="Times New Roman" w:eastAsiaTheme="majorEastAsia" w:hAnsi="Times New Roman" w:cs="Times New Roman"/>
          <w:szCs w:val="21"/>
        </w:rPr>
        <w:t>C-F</w:t>
      </w:r>
      <w:r w:rsidRPr="004A169D">
        <w:rPr>
          <w:rFonts w:ascii="Times New Roman" w:eastAsiaTheme="majorEastAsia" w:hAnsi="Times New Roman" w:cs="Times New Roman"/>
          <w:szCs w:val="21"/>
        </w:rPr>
        <w:t>键极性更大，易断裂，容易与</w:t>
      </w:r>
      <w:r w:rsidRPr="004A169D">
        <w:rPr>
          <w:rFonts w:ascii="Times New Roman" w:eastAsiaTheme="majorEastAsia" w:hAnsi="Times New Roman" w:cs="Times New Roman"/>
          <w:szCs w:val="21"/>
        </w:rPr>
        <w:t>H</w:t>
      </w:r>
      <w:r w:rsidRPr="004A169D">
        <w:rPr>
          <w:rFonts w:ascii="Times New Roman" w:eastAsiaTheme="majorEastAsia" w:hAnsi="Times New Roman" w:cs="Times New Roman"/>
          <w:szCs w:val="21"/>
        </w:rPr>
        <w:t>发生缩聚反应</w:t>
      </w:r>
      <w:r w:rsidRPr="004A169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4A169D" w:rsidRPr="004A169D" w:rsidRDefault="00F33575" w:rsidP="004A169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A169D">
        <w:rPr>
          <w:rFonts w:ascii="Times New Roman" w:eastAsiaTheme="majorEastAsia" w:hAnsi="Times New Roman" w:cs="Times New Roman"/>
          <w:szCs w:val="21"/>
        </w:rPr>
        <w:t>（</w:t>
      </w:r>
      <w:r w:rsidRPr="004A169D">
        <w:rPr>
          <w:rFonts w:ascii="Times New Roman" w:eastAsiaTheme="majorEastAsia" w:hAnsi="Times New Roman" w:cs="Times New Roman"/>
          <w:szCs w:val="21"/>
        </w:rPr>
        <w:t>7</w:t>
      </w:r>
      <w:r w:rsidRPr="004A169D">
        <w:rPr>
          <w:rFonts w:ascii="Times New Roman" w:eastAsiaTheme="majorEastAsia" w:hAnsi="Times New Roman" w:cs="Times New Roman"/>
          <w:szCs w:val="21"/>
        </w:rPr>
        <w:t>）</w:t>
      </w:r>
      <w:r w:rsidRPr="009D614E">
        <w:rPr>
          <w:rFonts w:ascii="Times New Roman" w:eastAsiaTheme="majorEastAsia" w:hAnsi="Times New Roman" w:cs="Times New Roman"/>
          <w:szCs w:val="21"/>
        </w:rPr>
        <w:pict>
          <v:shape id="_x0000_i1260" type="#_x0000_t75" alt="www.xinjiaoyu.com 新教育网" style="width:380.5pt;height:40pt">
            <v:imagedata r:id="rId429" o:title=""/>
          </v:shape>
        </w:pict>
      </w:r>
    </w:p>
    <w:p w:rsidR="004A169D" w:rsidRPr="004A169D" w:rsidRDefault="004A169D" w:rsidP="004A169D">
      <w:pPr>
        <w:tabs>
          <w:tab w:val="left" w:pos="1365"/>
        </w:tabs>
        <w:spacing w:line="360" w:lineRule="auto"/>
        <w:jc w:val="center"/>
        <w:rPr>
          <w:rFonts w:ascii="Times New Roman" w:eastAsiaTheme="majorEastAsia" w:hAnsi="Times New Roman" w:cs="Times New Roman"/>
          <w:szCs w:val="21"/>
        </w:rPr>
      </w:pPr>
    </w:p>
    <w:sectPr w:rsidR="004A169D" w:rsidRPr="004A169D" w:rsidSect="007844EE">
      <w:headerReference w:type="default" r:id="rId430"/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D614E" w:rsidRDefault="009D614E" w:rsidP="009D614E">
      <w:r>
        <w:separator/>
      </w:r>
    </w:p>
  </w:endnote>
  <w:endnote w:type="continuationSeparator" w:id="0">
    <w:p w:rsidR="009D614E" w:rsidRDefault="009D614E" w:rsidP="009D614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D614E" w:rsidRDefault="009D614E" w:rsidP="009D614E">
      <w:r>
        <w:separator/>
      </w:r>
    </w:p>
  </w:footnote>
  <w:footnote w:type="continuationSeparator" w:id="0">
    <w:p w:rsidR="009D614E" w:rsidRDefault="009D614E" w:rsidP="009D614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3575" w:rsidRPr="00F33575" w:rsidRDefault="00F33575" w:rsidP="00F33575">
    <w:pPr>
      <w:pStyle w:val="a3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F473A"/>
    <w:multiLevelType w:val="hybridMultilevel"/>
    <w:tmpl w:val="8312AF28"/>
    <w:lvl w:ilvl="0" w:tplc="F2E61A7A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0F906372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6444FABC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8AB23C86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649C3262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4A20363C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2E8C962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6532BC18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76C8695C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30AED"/>
    <w:rsid w:val="00030AED"/>
    <w:rsid w:val="000660EF"/>
    <w:rsid w:val="000706EC"/>
    <w:rsid w:val="000C12C8"/>
    <w:rsid w:val="000E68E3"/>
    <w:rsid w:val="0015213C"/>
    <w:rsid w:val="00175477"/>
    <w:rsid w:val="00185BEF"/>
    <w:rsid w:val="00185C95"/>
    <w:rsid w:val="002C1599"/>
    <w:rsid w:val="002D03D1"/>
    <w:rsid w:val="00364BB7"/>
    <w:rsid w:val="00397C28"/>
    <w:rsid w:val="003C064D"/>
    <w:rsid w:val="004A169D"/>
    <w:rsid w:val="005804BE"/>
    <w:rsid w:val="005E5293"/>
    <w:rsid w:val="00682091"/>
    <w:rsid w:val="006A2064"/>
    <w:rsid w:val="00706ADB"/>
    <w:rsid w:val="00735F68"/>
    <w:rsid w:val="00780FDB"/>
    <w:rsid w:val="007844EE"/>
    <w:rsid w:val="007F4478"/>
    <w:rsid w:val="00857ED3"/>
    <w:rsid w:val="0086398F"/>
    <w:rsid w:val="00881DD8"/>
    <w:rsid w:val="00953DCE"/>
    <w:rsid w:val="00993DF5"/>
    <w:rsid w:val="009D4BF5"/>
    <w:rsid w:val="009D614E"/>
    <w:rsid w:val="00A25DBE"/>
    <w:rsid w:val="00A33E5F"/>
    <w:rsid w:val="00AA4800"/>
    <w:rsid w:val="00AE74AA"/>
    <w:rsid w:val="00B941A2"/>
    <w:rsid w:val="00BC4AF3"/>
    <w:rsid w:val="00BE2CC8"/>
    <w:rsid w:val="00BE63E4"/>
    <w:rsid w:val="00C61137"/>
    <w:rsid w:val="00CF2EF6"/>
    <w:rsid w:val="00D73416"/>
    <w:rsid w:val="00E2207D"/>
    <w:rsid w:val="00E6253B"/>
    <w:rsid w:val="00E64C6F"/>
    <w:rsid w:val="00F33575"/>
    <w:rsid w:val="00F43620"/>
    <w:rsid w:val="00F85A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614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2207D"/>
    <w:rPr>
      <w:sz w:val="18"/>
      <w:szCs w:val="18"/>
    </w:rPr>
  </w:style>
  <w:style w:type="paragraph" w:styleId="a4">
    <w:name w:val="footer"/>
    <w:basedOn w:val="a"/>
    <w:link w:val="Char0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2207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2207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2207D"/>
    <w:rPr>
      <w:sz w:val="18"/>
      <w:szCs w:val="18"/>
    </w:rPr>
  </w:style>
  <w:style w:type="character" w:styleId="a6">
    <w:name w:val="Hyperlink"/>
    <w:uiPriority w:val="99"/>
    <w:rsid w:val="00E2207D"/>
    <w:rPr>
      <w:color w:val="0000FF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175477"/>
    <w:rPr>
      <w:color w:val="605E5C"/>
      <w:shd w:val="clear" w:color="auto" w:fill="E1DFDD"/>
    </w:rPr>
  </w:style>
  <w:style w:type="paragraph" w:styleId="a7">
    <w:name w:val="No Spacing"/>
    <w:uiPriority w:val="1"/>
    <w:qFormat/>
    <w:rsid w:val="00030AED"/>
    <w:rPr>
      <w:rFonts w:eastAsia="Microsoft YaHei UI"/>
      <w:kern w:val="0"/>
      <w:sz w:val="22"/>
    </w:rPr>
  </w:style>
  <w:style w:type="paragraph" w:styleId="a8">
    <w:name w:val="List Paragraph"/>
    <w:basedOn w:val="a"/>
    <w:uiPriority w:val="99"/>
    <w:qFormat/>
    <w:rsid w:val="00030AED"/>
    <w:pPr>
      <w:ind w:firstLineChars="200" w:firstLine="420"/>
    </w:pPr>
    <w:rPr>
      <w:rFonts w:ascii="Times New Roman" w:eastAsia="宋体" w:hAnsi="Times New Roman" w:cs="宋体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299" Type="http://schemas.openxmlformats.org/officeDocument/2006/relationships/oleObject" Target="embeddings/oleObject157.bin"/><Relationship Id="rId21" Type="http://schemas.openxmlformats.org/officeDocument/2006/relationships/image" Target="media/image9.wmf"/><Relationship Id="rId63" Type="http://schemas.openxmlformats.org/officeDocument/2006/relationships/image" Target="media/image29.wmf"/><Relationship Id="rId159" Type="http://schemas.openxmlformats.org/officeDocument/2006/relationships/oleObject" Target="embeddings/oleObject75.bin"/><Relationship Id="rId324" Type="http://schemas.openxmlformats.org/officeDocument/2006/relationships/image" Target="media/image145.wmf"/><Relationship Id="rId366" Type="http://schemas.openxmlformats.org/officeDocument/2006/relationships/oleObject" Target="embeddings/oleObject199.bin"/><Relationship Id="rId170" Type="http://schemas.openxmlformats.org/officeDocument/2006/relationships/image" Target="media/image84.wmf"/><Relationship Id="rId226" Type="http://schemas.openxmlformats.org/officeDocument/2006/relationships/image" Target="media/image111.wmf"/><Relationship Id="rId268" Type="http://schemas.openxmlformats.org/officeDocument/2006/relationships/oleObject" Target="embeddings/oleObject135.bin"/><Relationship Id="rId32" Type="http://schemas.openxmlformats.org/officeDocument/2006/relationships/oleObject" Target="embeddings/oleObject12.bin"/><Relationship Id="rId74" Type="http://schemas.openxmlformats.org/officeDocument/2006/relationships/oleObject" Target="embeddings/oleObject34.bin"/><Relationship Id="rId128" Type="http://schemas.openxmlformats.org/officeDocument/2006/relationships/oleObject" Target="embeddings/oleObject61.bin"/><Relationship Id="rId335" Type="http://schemas.openxmlformats.org/officeDocument/2006/relationships/oleObject" Target="embeddings/oleObject179.bin"/><Relationship Id="rId377" Type="http://schemas.openxmlformats.org/officeDocument/2006/relationships/image" Target="media/image167.wmf"/><Relationship Id="rId5" Type="http://schemas.openxmlformats.org/officeDocument/2006/relationships/footnotes" Target="footnotes.xml"/><Relationship Id="rId181" Type="http://schemas.openxmlformats.org/officeDocument/2006/relationships/oleObject" Target="embeddings/oleObject86.bin"/><Relationship Id="rId237" Type="http://schemas.openxmlformats.org/officeDocument/2006/relationships/oleObject" Target="embeddings/oleObject115.bin"/><Relationship Id="rId402" Type="http://schemas.openxmlformats.org/officeDocument/2006/relationships/oleObject" Target="embeddings/oleObject218.bin"/><Relationship Id="rId279" Type="http://schemas.openxmlformats.org/officeDocument/2006/relationships/image" Target="media/image130.wmf"/><Relationship Id="rId43" Type="http://schemas.openxmlformats.org/officeDocument/2006/relationships/oleObject" Target="embeddings/oleObject18.bin"/><Relationship Id="rId139" Type="http://schemas.openxmlformats.org/officeDocument/2006/relationships/oleObject" Target="embeddings/oleObject66.bin"/><Relationship Id="rId290" Type="http://schemas.openxmlformats.org/officeDocument/2006/relationships/oleObject" Target="embeddings/oleObject151.bin"/><Relationship Id="rId304" Type="http://schemas.openxmlformats.org/officeDocument/2006/relationships/image" Target="media/image137.wmf"/><Relationship Id="rId346" Type="http://schemas.openxmlformats.org/officeDocument/2006/relationships/image" Target="media/image155.wmf"/><Relationship Id="rId388" Type="http://schemas.openxmlformats.org/officeDocument/2006/relationships/oleObject" Target="embeddings/oleObject211.bin"/><Relationship Id="rId85" Type="http://schemas.openxmlformats.org/officeDocument/2006/relationships/image" Target="media/image40.wmf"/><Relationship Id="rId150" Type="http://schemas.openxmlformats.org/officeDocument/2006/relationships/image" Target="media/image73.wmf"/><Relationship Id="rId171" Type="http://schemas.openxmlformats.org/officeDocument/2006/relationships/oleObject" Target="embeddings/oleObject81.bin"/><Relationship Id="rId192" Type="http://schemas.openxmlformats.org/officeDocument/2006/relationships/oleObject" Target="embeddings/oleObject91.bin"/><Relationship Id="rId206" Type="http://schemas.openxmlformats.org/officeDocument/2006/relationships/oleObject" Target="embeddings/oleObject99.bin"/><Relationship Id="rId227" Type="http://schemas.openxmlformats.org/officeDocument/2006/relationships/oleObject" Target="embeddings/oleObject110.bin"/><Relationship Id="rId413" Type="http://schemas.openxmlformats.org/officeDocument/2006/relationships/image" Target="media/image183.wmf"/><Relationship Id="rId248" Type="http://schemas.openxmlformats.org/officeDocument/2006/relationships/image" Target="media/image122.wmf"/><Relationship Id="rId269" Type="http://schemas.openxmlformats.org/officeDocument/2006/relationships/image" Target="media/image128.wmf"/><Relationship Id="rId12" Type="http://schemas.openxmlformats.org/officeDocument/2006/relationships/image" Target="media/image4.png"/><Relationship Id="rId33" Type="http://schemas.openxmlformats.org/officeDocument/2006/relationships/oleObject" Target="embeddings/oleObject13.bin"/><Relationship Id="rId108" Type="http://schemas.openxmlformats.org/officeDocument/2006/relationships/oleObject" Target="embeddings/oleObject51.bin"/><Relationship Id="rId129" Type="http://schemas.openxmlformats.org/officeDocument/2006/relationships/image" Target="media/image62.wmf"/><Relationship Id="rId280" Type="http://schemas.openxmlformats.org/officeDocument/2006/relationships/oleObject" Target="embeddings/oleObject144.bin"/><Relationship Id="rId315" Type="http://schemas.openxmlformats.org/officeDocument/2006/relationships/image" Target="media/image142.wmf"/><Relationship Id="rId336" Type="http://schemas.openxmlformats.org/officeDocument/2006/relationships/image" Target="media/image151.wmf"/><Relationship Id="rId357" Type="http://schemas.openxmlformats.org/officeDocument/2006/relationships/oleObject" Target="embeddings/oleObject192.bin"/><Relationship Id="rId54" Type="http://schemas.openxmlformats.org/officeDocument/2006/relationships/oleObject" Target="embeddings/oleObject24.bin"/><Relationship Id="rId75" Type="http://schemas.openxmlformats.org/officeDocument/2006/relationships/image" Target="media/image35.wmf"/><Relationship Id="rId96" Type="http://schemas.openxmlformats.org/officeDocument/2006/relationships/image" Target="media/image46.wmf"/><Relationship Id="rId140" Type="http://schemas.openxmlformats.org/officeDocument/2006/relationships/image" Target="media/image68.wmf"/><Relationship Id="rId161" Type="http://schemas.openxmlformats.org/officeDocument/2006/relationships/image" Target="media/image79.wmf"/><Relationship Id="rId182" Type="http://schemas.openxmlformats.org/officeDocument/2006/relationships/image" Target="media/image90.wmf"/><Relationship Id="rId217" Type="http://schemas.openxmlformats.org/officeDocument/2006/relationships/image" Target="media/image107.wmf"/><Relationship Id="rId378" Type="http://schemas.openxmlformats.org/officeDocument/2006/relationships/oleObject" Target="embeddings/oleObject205.bin"/><Relationship Id="rId399" Type="http://schemas.openxmlformats.org/officeDocument/2006/relationships/oleObject" Target="embeddings/oleObject216.bin"/><Relationship Id="rId403" Type="http://schemas.openxmlformats.org/officeDocument/2006/relationships/image" Target="media/image179.wmf"/><Relationship Id="rId6" Type="http://schemas.openxmlformats.org/officeDocument/2006/relationships/endnotes" Target="endnotes.xml"/><Relationship Id="rId238" Type="http://schemas.openxmlformats.org/officeDocument/2006/relationships/oleObject" Target="embeddings/oleObject116.bin"/><Relationship Id="rId259" Type="http://schemas.openxmlformats.org/officeDocument/2006/relationships/oleObject" Target="embeddings/oleObject129.bin"/><Relationship Id="rId424" Type="http://schemas.openxmlformats.org/officeDocument/2006/relationships/image" Target="media/image188.wmf"/><Relationship Id="rId23" Type="http://schemas.openxmlformats.org/officeDocument/2006/relationships/oleObject" Target="embeddings/oleObject8.bin"/><Relationship Id="rId119" Type="http://schemas.openxmlformats.org/officeDocument/2006/relationships/image" Target="media/image57.wmf"/><Relationship Id="rId270" Type="http://schemas.openxmlformats.org/officeDocument/2006/relationships/oleObject" Target="embeddings/oleObject136.bin"/><Relationship Id="rId291" Type="http://schemas.openxmlformats.org/officeDocument/2006/relationships/oleObject" Target="embeddings/oleObject152.bin"/><Relationship Id="rId305" Type="http://schemas.openxmlformats.org/officeDocument/2006/relationships/oleObject" Target="embeddings/oleObject162.bin"/><Relationship Id="rId326" Type="http://schemas.openxmlformats.org/officeDocument/2006/relationships/image" Target="media/image146.wmf"/><Relationship Id="rId347" Type="http://schemas.openxmlformats.org/officeDocument/2006/relationships/oleObject" Target="embeddings/oleObject186.bin"/><Relationship Id="rId44" Type="http://schemas.openxmlformats.org/officeDocument/2006/relationships/image" Target="media/image20.wmf"/><Relationship Id="rId65" Type="http://schemas.openxmlformats.org/officeDocument/2006/relationships/image" Target="media/image30.wmf"/><Relationship Id="rId86" Type="http://schemas.openxmlformats.org/officeDocument/2006/relationships/oleObject" Target="embeddings/oleObject40.bin"/><Relationship Id="rId130" Type="http://schemas.openxmlformats.org/officeDocument/2006/relationships/oleObject" Target="embeddings/oleObject62.bin"/><Relationship Id="rId151" Type="http://schemas.openxmlformats.org/officeDocument/2006/relationships/image" Target="media/image74.wmf"/><Relationship Id="rId368" Type="http://schemas.openxmlformats.org/officeDocument/2006/relationships/image" Target="media/image162.wmf"/><Relationship Id="rId389" Type="http://schemas.openxmlformats.org/officeDocument/2006/relationships/image" Target="media/image172.wmf"/><Relationship Id="rId172" Type="http://schemas.openxmlformats.org/officeDocument/2006/relationships/image" Target="media/image85.wmf"/><Relationship Id="rId193" Type="http://schemas.openxmlformats.org/officeDocument/2006/relationships/oleObject" Target="embeddings/oleObject92.bin"/><Relationship Id="rId207" Type="http://schemas.openxmlformats.org/officeDocument/2006/relationships/image" Target="media/image102.wmf"/><Relationship Id="rId228" Type="http://schemas.openxmlformats.org/officeDocument/2006/relationships/image" Target="media/image112.wmf"/><Relationship Id="rId249" Type="http://schemas.openxmlformats.org/officeDocument/2006/relationships/oleObject" Target="embeddings/oleObject121.bin"/><Relationship Id="rId414" Type="http://schemas.openxmlformats.org/officeDocument/2006/relationships/oleObject" Target="embeddings/oleObject225.bin"/><Relationship Id="rId13" Type="http://schemas.openxmlformats.org/officeDocument/2006/relationships/image" Target="media/image5.wmf"/><Relationship Id="rId109" Type="http://schemas.openxmlformats.org/officeDocument/2006/relationships/image" Target="media/image52.wmf"/><Relationship Id="rId260" Type="http://schemas.openxmlformats.org/officeDocument/2006/relationships/image" Target="media/image125.png"/><Relationship Id="rId281" Type="http://schemas.openxmlformats.org/officeDocument/2006/relationships/image" Target="media/image131.wmf"/><Relationship Id="rId316" Type="http://schemas.openxmlformats.org/officeDocument/2006/relationships/oleObject" Target="embeddings/oleObject168.bin"/><Relationship Id="rId337" Type="http://schemas.openxmlformats.org/officeDocument/2006/relationships/oleObject" Target="embeddings/oleObject180.bin"/><Relationship Id="rId34" Type="http://schemas.openxmlformats.org/officeDocument/2006/relationships/image" Target="media/image15.wmf"/><Relationship Id="rId55" Type="http://schemas.openxmlformats.org/officeDocument/2006/relationships/image" Target="media/image25.wmf"/><Relationship Id="rId76" Type="http://schemas.openxmlformats.org/officeDocument/2006/relationships/oleObject" Target="embeddings/oleObject35.bin"/><Relationship Id="rId97" Type="http://schemas.openxmlformats.org/officeDocument/2006/relationships/image" Target="media/image47.wmf"/><Relationship Id="rId120" Type="http://schemas.openxmlformats.org/officeDocument/2006/relationships/oleObject" Target="embeddings/oleObject57.bin"/><Relationship Id="rId141" Type="http://schemas.openxmlformats.org/officeDocument/2006/relationships/oleObject" Target="embeddings/oleObject67.bin"/><Relationship Id="rId358" Type="http://schemas.openxmlformats.org/officeDocument/2006/relationships/oleObject" Target="embeddings/oleObject193.bin"/><Relationship Id="rId379" Type="http://schemas.openxmlformats.org/officeDocument/2006/relationships/image" Target="media/image168.wmf"/><Relationship Id="rId7" Type="http://schemas.openxmlformats.org/officeDocument/2006/relationships/image" Target="media/image1.png"/><Relationship Id="rId162" Type="http://schemas.openxmlformats.org/officeDocument/2006/relationships/oleObject" Target="embeddings/oleObject77.bin"/><Relationship Id="rId183" Type="http://schemas.openxmlformats.org/officeDocument/2006/relationships/oleObject" Target="embeddings/oleObject87.bin"/><Relationship Id="rId218" Type="http://schemas.openxmlformats.org/officeDocument/2006/relationships/oleObject" Target="embeddings/oleObject105.bin"/><Relationship Id="rId239" Type="http://schemas.openxmlformats.org/officeDocument/2006/relationships/image" Target="media/image117.png"/><Relationship Id="rId390" Type="http://schemas.openxmlformats.org/officeDocument/2006/relationships/oleObject" Target="embeddings/oleObject212.bin"/><Relationship Id="rId404" Type="http://schemas.openxmlformats.org/officeDocument/2006/relationships/oleObject" Target="embeddings/oleObject219.bin"/><Relationship Id="rId425" Type="http://schemas.openxmlformats.org/officeDocument/2006/relationships/oleObject" Target="embeddings/oleObject231.bin"/><Relationship Id="rId250" Type="http://schemas.openxmlformats.org/officeDocument/2006/relationships/oleObject" Target="embeddings/oleObject122.bin"/><Relationship Id="rId271" Type="http://schemas.openxmlformats.org/officeDocument/2006/relationships/image" Target="media/image129.wmf"/><Relationship Id="rId292" Type="http://schemas.openxmlformats.org/officeDocument/2006/relationships/oleObject" Target="embeddings/oleObject153.bin"/><Relationship Id="rId306" Type="http://schemas.openxmlformats.org/officeDocument/2006/relationships/image" Target="media/image138.wmf"/><Relationship Id="rId24" Type="http://schemas.openxmlformats.org/officeDocument/2006/relationships/image" Target="media/image10.png"/><Relationship Id="rId45" Type="http://schemas.openxmlformats.org/officeDocument/2006/relationships/oleObject" Target="embeddings/oleObject19.bin"/><Relationship Id="rId66" Type="http://schemas.openxmlformats.org/officeDocument/2006/relationships/oleObject" Target="embeddings/oleObject30.bin"/><Relationship Id="rId87" Type="http://schemas.openxmlformats.org/officeDocument/2006/relationships/image" Target="media/image41.wmf"/><Relationship Id="rId110" Type="http://schemas.openxmlformats.org/officeDocument/2006/relationships/oleObject" Target="embeddings/oleObject52.bin"/><Relationship Id="rId131" Type="http://schemas.openxmlformats.org/officeDocument/2006/relationships/image" Target="media/image63.wmf"/><Relationship Id="rId327" Type="http://schemas.openxmlformats.org/officeDocument/2006/relationships/oleObject" Target="embeddings/oleObject175.bin"/><Relationship Id="rId348" Type="http://schemas.openxmlformats.org/officeDocument/2006/relationships/image" Target="media/image156.wmf"/><Relationship Id="rId369" Type="http://schemas.openxmlformats.org/officeDocument/2006/relationships/oleObject" Target="embeddings/oleObject201.bin"/><Relationship Id="rId152" Type="http://schemas.openxmlformats.org/officeDocument/2006/relationships/oleObject" Target="embeddings/oleObject72.bin"/><Relationship Id="rId173" Type="http://schemas.openxmlformats.org/officeDocument/2006/relationships/oleObject" Target="embeddings/oleObject82.bin"/><Relationship Id="rId194" Type="http://schemas.openxmlformats.org/officeDocument/2006/relationships/oleObject" Target="embeddings/oleObject93.bin"/><Relationship Id="rId208" Type="http://schemas.openxmlformats.org/officeDocument/2006/relationships/oleObject" Target="embeddings/oleObject100.bin"/><Relationship Id="rId229" Type="http://schemas.openxmlformats.org/officeDocument/2006/relationships/oleObject" Target="embeddings/oleObject111.bin"/><Relationship Id="rId380" Type="http://schemas.openxmlformats.org/officeDocument/2006/relationships/oleObject" Target="embeddings/oleObject206.bin"/><Relationship Id="rId415" Type="http://schemas.openxmlformats.org/officeDocument/2006/relationships/oleObject" Target="embeddings/oleObject226.bin"/><Relationship Id="rId240" Type="http://schemas.openxmlformats.org/officeDocument/2006/relationships/image" Target="media/image118.wmf"/><Relationship Id="rId261" Type="http://schemas.openxmlformats.org/officeDocument/2006/relationships/oleObject" Target="embeddings/oleObject130.bin"/><Relationship Id="rId14" Type="http://schemas.openxmlformats.org/officeDocument/2006/relationships/oleObject" Target="embeddings/oleObject3.bin"/><Relationship Id="rId35" Type="http://schemas.openxmlformats.org/officeDocument/2006/relationships/oleObject" Target="embeddings/oleObject14.bin"/><Relationship Id="rId56" Type="http://schemas.openxmlformats.org/officeDocument/2006/relationships/oleObject" Target="embeddings/oleObject25.bin"/><Relationship Id="rId77" Type="http://schemas.openxmlformats.org/officeDocument/2006/relationships/image" Target="media/image36.wmf"/><Relationship Id="rId100" Type="http://schemas.openxmlformats.org/officeDocument/2006/relationships/oleObject" Target="embeddings/oleObject46.bin"/><Relationship Id="rId282" Type="http://schemas.openxmlformats.org/officeDocument/2006/relationships/oleObject" Target="embeddings/oleObject145.bin"/><Relationship Id="rId317" Type="http://schemas.openxmlformats.org/officeDocument/2006/relationships/oleObject" Target="embeddings/oleObject169.bin"/><Relationship Id="rId338" Type="http://schemas.openxmlformats.org/officeDocument/2006/relationships/oleObject" Target="embeddings/oleObject181.bin"/><Relationship Id="rId359" Type="http://schemas.openxmlformats.org/officeDocument/2006/relationships/oleObject" Target="embeddings/oleObject194.bin"/><Relationship Id="rId8" Type="http://schemas.openxmlformats.org/officeDocument/2006/relationships/image" Target="media/image2.wmf"/><Relationship Id="rId98" Type="http://schemas.openxmlformats.org/officeDocument/2006/relationships/oleObject" Target="embeddings/oleObject45.bin"/><Relationship Id="rId121" Type="http://schemas.openxmlformats.org/officeDocument/2006/relationships/image" Target="media/image58.wmf"/><Relationship Id="rId142" Type="http://schemas.openxmlformats.org/officeDocument/2006/relationships/image" Target="media/image69.wmf"/><Relationship Id="rId163" Type="http://schemas.openxmlformats.org/officeDocument/2006/relationships/image" Target="media/image80.wmf"/><Relationship Id="rId184" Type="http://schemas.openxmlformats.org/officeDocument/2006/relationships/image" Target="media/image91.wmf"/><Relationship Id="rId219" Type="http://schemas.openxmlformats.org/officeDocument/2006/relationships/image" Target="media/image108.wmf"/><Relationship Id="rId370" Type="http://schemas.openxmlformats.org/officeDocument/2006/relationships/image" Target="media/image163.wmf"/><Relationship Id="rId391" Type="http://schemas.openxmlformats.org/officeDocument/2006/relationships/image" Target="media/image173.png"/><Relationship Id="rId405" Type="http://schemas.openxmlformats.org/officeDocument/2006/relationships/image" Target="media/image180.wmf"/><Relationship Id="rId426" Type="http://schemas.openxmlformats.org/officeDocument/2006/relationships/image" Target="media/image189.wmf"/><Relationship Id="rId230" Type="http://schemas.openxmlformats.org/officeDocument/2006/relationships/image" Target="media/image113.wmf"/><Relationship Id="rId251" Type="http://schemas.openxmlformats.org/officeDocument/2006/relationships/oleObject" Target="embeddings/oleObject123.bin"/><Relationship Id="rId25" Type="http://schemas.openxmlformats.org/officeDocument/2006/relationships/image" Target="media/image11.wmf"/><Relationship Id="rId46" Type="http://schemas.openxmlformats.org/officeDocument/2006/relationships/image" Target="media/image21.wmf"/><Relationship Id="rId67" Type="http://schemas.openxmlformats.org/officeDocument/2006/relationships/image" Target="media/image31.wmf"/><Relationship Id="rId272" Type="http://schemas.openxmlformats.org/officeDocument/2006/relationships/oleObject" Target="embeddings/oleObject137.bin"/><Relationship Id="rId293" Type="http://schemas.openxmlformats.org/officeDocument/2006/relationships/image" Target="media/image134.wmf"/><Relationship Id="rId307" Type="http://schemas.openxmlformats.org/officeDocument/2006/relationships/oleObject" Target="embeddings/oleObject163.bin"/><Relationship Id="rId328" Type="http://schemas.openxmlformats.org/officeDocument/2006/relationships/image" Target="media/image147.wmf"/><Relationship Id="rId349" Type="http://schemas.openxmlformats.org/officeDocument/2006/relationships/oleObject" Target="embeddings/oleObject187.bin"/><Relationship Id="rId88" Type="http://schemas.openxmlformats.org/officeDocument/2006/relationships/oleObject" Target="embeddings/oleObject41.bin"/><Relationship Id="rId111" Type="http://schemas.openxmlformats.org/officeDocument/2006/relationships/image" Target="media/image53.wmf"/><Relationship Id="rId132" Type="http://schemas.openxmlformats.org/officeDocument/2006/relationships/oleObject" Target="embeddings/oleObject63.bin"/><Relationship Id="rId153" Type="http://schemas.openxmlformats.org/officeDocument/2006/relationships/image" Target="media/image75.wmf"/><Relationship Id="rId174" Type="http://schemas.openxmlformats.org/officeDocument/2006/relationships/image" Target="media/image86.wmf"/><Relationship Id="rId195" Type="http://schemas.openxmlformats.org/officeDocument/2006/relationships/image" Target="media/image96.wmf"/><Relationship Id="rId209" Type="http://schemas.openxmlformats.org/officeDocument/2006/relationships/image" Target="media/image103.wmf"/><Relationship Id="rId360" Type="http://schemas.openxmlformats.org/officeDocument/2006/relationships/oleObject" Target="embeddings/oleObject195.bin"/><Relationship Id="rId381" Type="http://schemas.openxmlformats.org/officeDocument/2006/relationships/image" Target="media/image169.wmf"/><Relationship Id="rId416" Type="http://schemas.openxmlformats.org/officeDocument/2006/relationships/oleObject" Target="embeddings/oleObject227.bin"/><Relationship Id="rId220" Type="http://schemas.openxmlformats.org/officeDocument/2006/relationships/oleObject" Target="embeddings/oleObject106.bin"/><Relationship Id="rId241" Type="http://schemas.openxmlformats.org/officeDocument/2006/relationships/oleObject" Target="embeddings/oleObject117.bin"/><Relationship Id="rId15" Type="http://schemas.openxmlformats.org/officeDocument/2006/relationships/image" Target="media/image6.wmf"/><Relationship Id="rId36" Type="http://schemas.openxmlformats.org/officeDocument/2006/relationships/image" Target="media/image16.wmf"/><Relationship Id="rId57" Type="http://schemas.openxmlformats.org/officeDocument/2006/relationships/image" Target="media/image26.wmf"/><Relationship Id="rId262" Type="http://schemas.openxmlformats.org/officeDocument/2006/relationships/oleObject" Target="embeddings/oleObject131.bin"/><Relationship Id="rId283" Type="http://schemas.openxmlformats.org/officeDocument/2006/relationships/oleObject" Target="embeddings/oleObject146.bin"/><Relationship Id="rId318" Type="http://schemas.openxmlformats.org/officeDocument/2006/relationships/oleObject" Target="embeddings/oleObject170.bin"/><Relationship Id="rId339" Type="http://schemas.openxmlformats.org/officeDocument/2006/relationships/oleObject" Target="embeddings/oleObject182.bin"/><Relationship Id="rId78" Type="http://schemas.openxmlformats.org/officeDocument/2006/relationships/oleObject" Target="embeddings/oleObject36.bin"/><Relationship Id="rId99" Type="http://schemas.openxmlformats.org/officeDocument/2006/relationships/image" Target="media/image48.wmf"/><Relationship Id="rId101" Type="http://schemas.openxmlformats.org/officeDocument/2006/relationships/image" Target="media/image49.wmf"/><Relationship Id="rId122" Type="http://schemas.openxmlformats.org/officeDocument/2006/relationships/oleObject" Target="embeddings/oleObject58.bin"/><Relationship Id="rId143" Type="http://schemas.openxmlformats.org/officeDocument/2006/relationships/oleObject" Target="embeddings/oleObject68.bin"/><Relationship Id="rId164" Type="http://schemas.openxmlformats.org/officeDocument/2006/relationships/oleObject" Target="embeddings/oleObject78.bin"/><Relationship Id="rId185" Type="http://schemas.openxmlformats.org/officeDocument/2006/relationships/oleObject" Target="embeddings/oleObject88.bin"/><Relationship Id="rId350" Type="http://schemas.openxmlformats.org/officeDocument/2006/relationships/image" Target="media/image157.wmf"/><Relationship Id="rId371" Type="http://schemas.openxmlformats.org/officeDocument/2006/relationships/oleObject" Target="embeddings/oleObject202.bin"/><Relationship Id="rId406" Type="http://schemas.openxmlformats.org/officeDocument/2006/relationships/oleObject" Target="embeddings/oleObject220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1.bin"/><Relationship Id="rId392" Type="http://schemas.openxmlformats.org/officeDocument/2006/relationships/image" Target="media/image174.wmf"/><Relationship Id="rId427" Type="http://schemas.openxmlformats.org/officeDocument/2006/relationships/oleObject" Target="embeddings/oleObject232.bin"/><Relationship Id="rId26" Type="http://schemas.openxmlformats.org/officeDocument/2006/relationships/oleObject" Target="embeddings/oleObject9.bin"/><Relationship Id="rId231" Type="http://schemas.openxmlformats.org/officeDocument/2006/relationships/oleObject" Target="embeddings/oleObject112.bin"/><Relationship Id="rId252" Type="http://schemas.openxmlformats.org/officeDocument/2006/relationships/image" Target="media/image123.wmf"/><Relationship Id="rId273" Type="http://schemas.openxmlformats.org/officeDocument/2006/relationships/oleObject" Target="embeddings/oleObject138.bin"/><Relationship Id="rId294" Type="http://schemas.openxmlformats.org/officeDocument/2006/relationships/oleObject" Target="embeddings/oleObject154.bin"/><Relationship Id="rId308" Type="http://schemas.openxmlformats.org/officeDocument/2006/relationships/image" Target="media/image139.wmf"/><Relationship Id="rId329" Type="http://schemas.openxmlformats.org/officeDocument/2006/relationships/oleObject" Target="embeddings/oleObject176.bin"/><Relationship Id="rId47" Type="http://schemas.openxmlformats.org/officeDocument/2006/relationships/image" Target="media/image22.wmf"/><Relationship Id="rId68" Type="http://schemas.openxmlformats.org/officeDocument/2006/relationships/oleObject" Target="embeddings/oleObject31.bin"/><Relationship Id="rId89" Type="http://schemas.openxmlformats.org/officeDocument/2006/relationships/image" Target="media/image42.wmf"/><Relationship Id="rId112" Type="http://schemas.openxmlformats.org/officeDocument/2006/relationships/oleObject" Target="embeddings/oleObject53.bin"/><Relationship Id="rId133" Type="http://schemas.openxmlformats.org/officeDocument/2006/relationships/image" Target="media/image64.png"/><Relationship Id="rId154" Type="http://schemas.openxmlformats.org/officeDocument/2006/relationships/oleObject" Target="embeddings/oleObject73.bin"/><Relationship Id="rId175" Type="http://schemas.openxmlformats.org/officeDocument/2006/relationships/oleObject" Target="embeddings/oleObject83.bin"/><Relationship Id="rId340" Type="http://schemas.openxmlformats.org/officeDocument/2006/relationships/image" Target="media/image152.wmf"/><Relationship Id="rId361" Type="http://schemas.openxmlformats.org/officeDocument/2006/relationships/oleObject" Target="embeddings/oleObject196.bin"/><Relationship Id="rId196" Type="http://schemas.openxmlformats.org/officeDocument/2006/relationships/oleObject" Target="embeddings/oleObject94.bin"/><Relationship Id="rId200" Type="http://schemas.openxmlformats.org/officeDocument/2006/relationships/oleObject" Target="embeddings/oleObject96.bin"/><Relationship Id="rId382" Type="http://schemas.openxmlformats.org/officeDocument/2006/relationships/oleObject" Target="embeddings/oleObject207.bin"/><Relationship Id="rId417" Type="http://schemas.openxmlformats.org/officeDocument/2006/relationships/oleObject" Target="embeddings/oleObject228.bin"/><Relationship Id="rId16" Type="http://schemas.openxmlformats.org/officeDocument/2006/relationships/oleObject" Target="embeddings/oleObject4.bin"/><Relationship Id="rId221" Type="http://schemas.openxmlformats.org/officeDocument/2006/relationships/image" Target="media/image109.wmf"/><Relationship Id="rId242" Type="http://schemas.openxmlformats.org/officeDocument/2006/relationships/image" Target="media/image119.wmf"/><Relationship Id="rId263" Type="http://schemas.openxmlformats.org/officeDocument/2006/relationships/oleObject" Target="embeddings/oleObject132.bin"/><Relationship Id="rId284" Type="http://schemas.openxmlformats.org/officeDocument/2006/relationships/oleObject" Target="embeddings/oleObject147.bin"/><Relationship Id="rId319" Type="http://schemas.openxmlformats.org/officeDocument/2006/relationships/image" Target="media/image143.wmf"/><Relationship Id="rId37" Type="http://schemas.openxmlformats.org/officeDocument/2006/relationships/oleObject" Target="embeddings/oleObject15.bin"/><Relationship Id="rId58" Type="http://schemas.openxmlformats.org/officeDocument/2006/relationships/oleObject" Target="embeddings/oleObject26.bin"/><Relationship Id="rId79" Type="http://schemas.openxmlformats.org/officeDocument/2006/relationships/image" Target="media/image37.wmf"/><Relationship Id="rId102" Type="http://schemas.openxmlformats.org/officeDocument/2006/relationships/oleObject" Target="embeddings/oleObject47.bin"/><Relationship Id="rId123" Type="http://schemas.openxmlformats.org/officeDocument/2006/relationships/image" Target="media/image59.wmf"/><Relationship Id="rId144" Type="http://schemas.openxmlformats.org/officeDocument/2006/relationships/image" Target="media/image70.wmf"/><Relationship Id="rId330" Type="http://schemas.openxmlformats.org/officeDocument/2006/relationships/image" Target="media/image148.wmf"/><Relationship Id="rId90" Type="http://schemas.openxmlformats.org/officeDocument/2006/relationships/oleObject" Target="embeddings/oleObject42.bin"/><Relationship Id="rId165" Type="http://schemas.openxmlformats.org/officeDocument/2006/relationships/image" Target="media/image81.png"/><Relationship Id="rId186" Type="http://schemas.openxmlformats.org/officeDocument/2006/relationships/image" Target="media/image92.wmf"/><Relationship Id="rId351" Type="http://schemas.openxmlformats.org/officeDocument/2006/relationships/oleObject" Target="embeddings/oleObject188.bin"/><Relationship Id="rId372" Type="http://schemas.openxmlformats.org/officeDocument/2006/relationships/image" Target="media/image164.wmf"/><Relationship Id="rId393" Type="http://schemas.openxmlformats.org/officeDocument/2006/relationships/oleObject" Target="embeddings/oleObject213.bin"/><Relationship Id="rId407" Type="http://schemas.openxmlformats.org/officeDocument/2006/relationships/image" Target="media/image181.wmf"/><Relationship Id="rId428" Type="http://schemas.openxmlformats.org/officeDocument/2006/relationships/image" Target="media/image190.png"/><Relationship Id="rId211" Type="http://schemas.openxmlformats.org/officeDocument/2006/relationships/image" Target="media/image104.wmf"/><Relationship Id="rId232" Type="http://schemas.openxmlformats.org/officeDocument/2006/relationships/image" Target="media/image114.wmf"/><Relationship Id="rId253" Type="http://schemas.openxmlformats.org/officeDocument/2006/relationships/oleObject" Target="embeddings/oleObject124.bin"/><Relationship Id="rId274" Type="http://schemas.openxmlformats.org/officeDocument/2006/relationships/oleObject" Target="embeddings/oleObject139.bin"/><Relationship Id="rId295" Type="http://schemas.openxmlformats.org/officeDocument/2006/relationships/oleObject" Target="embeddings/oleObject155.bin"/><Relationship Id="rId309" Type="http://schemas.openxmlformats.org/officeDocument/2006/relationships/oleObject" Target="embeddings/oleObject164.bin"/><Relationship Id="rId27" Type="http://schemas.openxmlformats.org/officeDocument/2006/relationships/image" Target="media/image12.wmf"/><Relationship Id="rId48" Type="http://schemas.openxmlformats.org/officeDocument/2006/relationships/oleObject" Target="embeddings/oleObject20.bin"/><Relationship Id="rId69" Type="http://schemas.openxmlformats.org/officeDocument/2006/relationships/image" Target="media/image32.wmf"/><Relationship Id="rId113" Type="http://schemas.openxmlformats.org/officeDocument/2006/relationships/image" Target="media/image54.wmf"/><Relationship Id="rId134" Type="http://schemas.openxmlformats.org/officeDocument/2006/relationships/image" Target="media/image65.wmf"/><Relationship Id="rId320" Type="http://schemas.openxmlformats.org/officeDocument/2006/relationships/oleObject" Target="embeddings/oleObject171.bin"/><Relationship Id="rId80" Type="http://schemas.openxmlformats.org/officeDocument/2006/relationships/oleObject" Target="embeddings/oleObject37.bin"/><Relationship Id="rId155" Type="http://schemas.openxmlformats.org/officeDocument/2006/relationships/image" Target="media/image76.wmf"/><Relationship Id="rId176" Type="http://schemas.openxmlformats.org/officeDocument/2006/relationships/image" Target="media/image87.wmf"/><Relationship Id="rId197" Type="http://schemas.openxmlformats.org/officeDocument/2006/relationships/image" Target="media/image97.wmf"/><Relationship Id="rId341" Type="http://schemas.openxmlformats.org/officeDocument/2006/relationships/oleObject" Target="embeddings/oleObject183.bin"/><Relationship Id="rId362" Type="http://schemas.openxmlformats.org/officeDocument/2006/relationships/oleObject" Target="embeddings/oleObject197.bin"/><Relationship Id="rId383" Type="http://schemas.openxmlformats.org/officeDocument/2006/relationships/image" Target="media/image170.wmf"/><Relationship Id="rId418" Type="http://schemas.openxmlformats.org/officeDocument/2006/relationships/image" Target="media/image184.wmf"/><Relationship Id="rId201" Type="http://schemas.openxmlformats.org/officeDocument/2006/relationships/image" Target="media/image99.wmf"/><Relationship Id="rId222" Type="http://schemas.openxmlformats.org/officeDocument/2006/relationships/oleObject" Target="embeddings/oleObject107.bin"/><Relationship Id="rId243" Type="http://schemas.openxmlformats.org/officeDocument/2006/relationships/oleObject" Target="embeddings/oleObject118.bin"/><Relationship Id="rId264" Type="http://schemas.openxmlformats.org/officeDocument/2006/relationships/oleObject" Target="embeddings/oleObject133.bin"/><Relationship Id="rId285" Type="http://schemas.openxmlformats.org/officeDocument/2006/relationships/image" Target="media/image132.wmf"/><Relationship Id="rId17" Type="http://schemas.openxmlformats.org/officeDocument/2006/relationships/image" Target="media/image7.wmf"/><Relationship Id="rId38" Type="http://schemas.openxmlformats.org/officeDocument/2006/relationships/image" Target="media/image17.wmf"/><Relationship Id="rId59" Type="http://schemas.openxmlformats.org/officeDocument/2006/relationships/image" Target="media/image27.wmf"/><Relationship Id="rId103" Type="http://schemas.openxmlformats.org/officeDocument/2006/relationships/oleObject" Target="embeddings/oleObject48.bin"/><Relationship Id="rId124" Type="http://schemas.openxmlformats.org/officeDocument/2006/relationships/oleObject" Target="embeddings/oleObject59.bin"/><Relationship Id="rId310" Type="http://schemas.openxmlformats.org/officeDocument/2006/relationships/oleObject" Target="embeddings/oleObject165.bin"/><Relationship Id="rId70" Type="http://schemas.openxmlformats.org/officeDocument/2006/relationships/oleObject" Target="embeddings/oleObject32.bin"/><Relationship Id="rId91" Type="http://schemas.openxmlformats.org/officeDocument/2006/relationships/image" Target="media/image43.wmf"/><Relationship Id="rId145" Type="http://schemas.openxmlformats.org/officeDocument/2006/relationships/oleObject" Target="embeddings/oleObject69.bin"/><Relationship Id="rId166" Type="http://schemas.openxmlformats.org/officeDocument/2006/relationships/image" Target="media/image82.wmf"/><Relationship Id="rId187" Type="http://schemas.openxmlformats.org/officeDocument/2006/relationships/oleObject" Target="embeddings/oleObject89.bin"/><Relationship Id="rId331" Type="http://schemas.openxmlformats.org/officeDocument/2006/relationships/oleObject" Target="embeddings/oleObject177.bin"/><Relationship Id="rId352" Type="http://schemas.openxmlformats.org/officeDocument/2006/relationships/image" Target="media/image158.wmf"/><Relationship Id="rId373" Type="http://schemas.openxmlformats.org/officeDocument/2006/relationships/oleObject" Target="embeddings/oleObject203.bin"/><Relationship Id="rId394" Type="http://schemas.openxmlformats.org/officeDocument/2006/relationships/image" Target="media/image175.wmf"/><Relationship Id="rId408" Type="http://schemas.openxmlformats.org/officeDocument/2006/relationships/oleObject" Target="embeddings/oleObject221.bin"/><Relationship Id="rId429" Type="http://schemas.openxmlformats.org/officeDocument/2006/relationships/image" Target="media/image191.png"/><Relationship Id="rId1" Type="http://schemas.openxmlformats.org/officeDocument/2006/relationships/numbering" Target="numbering.xml"/><Relationship Id="rId212" Type="http://schemas.openxmlformats.org/officeDocument/2006/relationships/oleObject" Target="embeddings/oleObject102.bin"/><Relationship Id="rId233" Type="http://schemas.openxmlformats.org/officeDocument/2006/relationships/oleObject" Target="embeddings/oleObject113.bin"/><Relationship Id="rId254" Type="http://schemas.openxmlformats.org/officeDocument/2006/relationships/oleObject" Target="embeddings/oleObject125.bin"/><Relationship Id="rId28" Type="http://schemas.openxmlformats.org/officeDocument/2006/relationships/oleObject" Target="embeddings/oleObject10.bin"/><Relationship Id="rId49" Type="http://schemas.openxmlformats.org/officeDocument/2006/relationships/image" Target="media/image23.wmf"/><Relationship Id="rId114" Type="http://schemas.openxmlformats.org/officeDocument/2006/relationships/oleObject" Target="embeddings/oleObject54.bin"/><Relationship Id="rId275" Type="http://schemas.openxmlformats.org/officeDocument/2006/relationships/oleObject" Target="embeddings/oleObject140.bin"/><Relationship Id="rId296" Type="http://schemas.openxmlformats.org/officeDocument/2006/relationships/image" Target="media/image135.wmf"/><Relationship Id="rId300" Type="http://schemas.openxmlformats.org/officeDocument/2006/relationships/oleObject" Target="embeddings/oleObject158.bin"/><Relationship Id="rId60" Type="http://schemas.openxmlformats.org/officeDocument/2006/relationships/oleObject" Target="embeddings/oleObject27.bin"/><Relationship Id="rId81" Type="http://schemas.openxmlformats.org/officeDocument/2006/relationships/image" Target="media/image38.wmf"/><Relationship Id="rId135" Type="http://schemas.openxmlformats.org/officeDocument/2006/relationships/oleObject" Target="embeddings/oleObject64.bin"/><Relationship Id="rId156" Type="http://schemas.openxmlformats.org/officeDocument/2006/relationships/oleObject" Target="embeddings/oleObject74.bin"/><Relationship Id="rId177" Type="http://schemas.openxmlformats.org/officeDocument/2006/relationships/oleObject" Target="embeddings/oleObject84.bin"/><Relationship Id="rId198" Type="http://schemas.openxmlformats.org/officeDocument/2006/relationships/oleObject" Target="embeddings/oleObject95.bin"/><Relationship Id="rId321" Type="http://schemas.openxmlformats.org/officeDocument/2006/relationships/oleObject" Target="embeddings/oleObject172.bin"/><Relationship Id="rId342" Type="http://schemas.openxmlformats.org/officeDocument/2006/relationships/image" Target="media/image153.png"/><Relationship Id="rId363" Type="http://schemas.openxmlformats.org/officeDocument/2006/relationships/image" Target="media/image160.png"/><Relationship Id="rId384" Type="http://schemas.openxmlformats.org/officeDocument/2006/relationships/oleObject" Target="embeddings/oleObject208.bin"/><Relationship Id="rId419" Type="http://schemas.openxmlformats.org/officeDocument/2006/relationships/oleObject" Target="embeddings/oleObject229.bin"/><Relationship Id="rId202" Type="http://schemas.openxmlformats.org/officeDocument/2006/relationships/oleObject" Target="embeddings/oleObject97.bin"/><Relationship Id="rId223" Type="http://schemas.openxmlformats.org/officeDocument/2006/relationships/oleObject" Target="embeddings/oleObject108.bin"/><Relationship Id="rId244" Type="http://schemas.openxmlformats.org/officeDocument/2006/relationships/image" Target="media/image120.wmf"/><Relationship Id="rId430" Type="http://schemas.openxmlformats.org/officeDocument/2006/relationships/header" Target="header1.xml"/><Relationship Id="rId18" Type="http://schemas.openxmlformats.org/officeDocument/2006/relationships/oleObject" Target="embeddings/oleObject5.bin"/><Relationship Id="rId39" Type="http://schemas.openxmlformats.org/officeDocument/2006/relationships/oleObject" Target="embeddings/oleObject16.bin"/><Relationship Id="rId265" Type="http://schemas.openxmlformats.org/officeDocument/2006/relationships/oleObject" Target="embeddings/oleObject134.bin"/><Relationship Id="rId286" Type="http://schemas.openxmlformats.org/officeDocument/2006/relationships/oleObject" Target="embeddings/oleObject148.bin"/><Relationship Id="rId50" Type="http://schemas.openxmlformats.org/officeDocument/2006/relationships/oleObject" Target="embeddings/oleObject21.bin"/><Relationship Id="rId104" Type="http://schemas.openxmlformats.org/officeDocument/2006/relationships/image" Target="media/image50.wmf"/><Relationship Id="rId125" Type="http://schemas.openxmlformats.org/officeDocument/2006/relationships/image" Target="media/image60.wmf"/><Relationship Id="rId146" Type="http://schemas.openxmlformats.org/officeDocument/2006/relationships/image" Target="media/image71.wmf"/><Relationship Id="rId167" Type="http://schemas.openxmlformats.org/officeDocument/2006/relationships/oleObject" Target="embeddings/oleObject79.bin"/><Relationship Id="rId188" Type="http://schemas.openxmlformats.org/officeDocument/2006/relationships/image" Target="media/image93.png"/><Relationship Id="rId311" Type="http://schemas.openxmlformats.org/officeDocument/2006/relationships/image" Target="media/image140.wmf"/><Relationship Id="rId332" Type="http://schemas.openxmlformats.org/officeDocument/2006/relationships/image" Target="media/image149.wmf"/><Relationship Id="rId353" Type="http://schemas.openxmlformats.org/officeDocument/2006/relationships/oleObject" Target="embeddings/oleObject189.bin"/><Relationship Id="rId374" Type="http://schemas.openxmlformats.org/officeDocument/2006/relationships/image" Target="media/image165.wmf"/><Relationship Id="rId395" Type="http://schemas.openxmlformats.org/officeDocument/2006/relationships/oleObject" Target="embeddings/oleObject214.bin"/><Relationship Id="rId409" Type="http://schemas.openxmlformats.org/officeDocument/2006/relationships/oleObject" Target="embeddings/oleObject222.bin"/><Relationship Id="rId71" Type="http://schemas.openxmlformats.org/officeDocument/2006/relationships/image" Target="media/image33.wmf"/><Relationship Id="rId92" Type="http://schemas.openxmlformats.org/officeDocument/2006/relationships/oleObject" Target="embeddings/oleObject43.bin"/><Relationship Id="rId213" Type="http://schemas.openxmlformats.org/officeDocument/2006/relationships/image" Target="media/image105.wmf"/><Relationship Id="rId234" Type="http://schemas.openxmlformats.org/officeDocument/2006/relationships/image" Target="media/image115.png"/><Relationship Id="rId420" Type="http://schemas.openxmlformats.org/officeDocument/2006/relationships/image" Target="media/image185.png"/><Relationship Id="rId2" Type="http://schemas.openxmlformats.org/officeDocument/2006/relationships/styles" Target="styles.xml"/><Relationship Id="rId29" Type="http://schemas.openxmlformats.org/officeDocument/2006/relationships/image" Target="media/image13.wmf"/><Relationship Id="rId255" Type="http://schemas.openxmlformats.org/officeDocument/2006/relationships/oleObject" Target="embeddings/oleObject126.bin"/><Relationship Id="rId276" Type="http://schemas.openxmlformats.org/officeDocument/2006/relationships/oleObject" Target="embeddings/oleObject141.bin"/><Relationship Id="rId297" Type="http://schemas.openxmlformats.org/officeDocument/2006/relationships/oleObject" Target="embeddings/oleObject156.bin"/><Relationship Id="rId40" Type="http://schemas.openxmlformats.org/officeDocument/2006/relationships/image" Target="media/image18.wmf"/><Relationship Id="rId115" Type="http://schemas.openxmlformats.org/officeDocument/2006/relationships/image" Target="media/image55.wmf"/><Relationship Id="rId136" Type="http://schemas.openxmlformats.org/officeDocument/2006/relationships/image" Target="media/image66.wmf"/><Relationship Id="rId157" Type="http://schemas.openxmlformats.org/officeDocument/2006/relationships/image" Target="media/image77.png"/><Relationship Id="rId178" Type="http://schemas.openxmlformats.org/officeDocument/2006/relationships/image" Target="media/image88.wmf"/><Relationship Id="rId301" Type="http://schemas.openxmlformats.org/officeDocument/2006/relationships/oleObject" Target="embeddings/oleObject159.bin"/><Relationship Id="rId322" Type="http://schemas.openxmlformats.org/officeDocument/2006/relationships/image" Target="media/image144.wmf"/><Relationship Id="rId343" Type="http://schemas.openxmlformats.org/officeDocument/2006/relationships/oleObject" Target="embeddings/oleObject184.bin"/><Relationship Id="rId364" Type="http://schemas.openxmlformats.org/officeDocument/2006/relationships/oleObject" Target="embeddings/oleObject198.bin"/><Relationship Id="rId61" Type="http://schemas.openxmlformats.org/officeDocument/2006/relationships/image" Target="media/image28.wmf"/><Relationship Id="rId82" Type="http://schemas.openxmlformats.org/officeDocument/2006/relationships/oleObject" Target="embeddings/oleObject38.bin"/><Relationship Id="rId199" Type="http://schemas.openxmlformats.org/officeDocument/2006/relationships/image" Target="media/image98.wmf"/><Relationship Id="rId203" Type="http://schemas.openxmlformats.org/officeDocument/2006/relationships/image" Target="media/image100.wmf"/><Relationship Id="rId385" Type="http://schemas.openxmlformats.org/officeDocument/2006/relationships/image" Target="media/image171.wmf"/><Relationship Id="rId19" Type="http://schemas.openxmlformats.org/officeDocument/2006/relationships/image" Target="media/image8.wmf"/><Relationship Id="rId224" Type="http://schemas.openxmlformats.org/officeDocument/2006/relationships/image" Target="media/image110.wmf"/><Relationship Id="rId245" Type="http://schemas.openxmlformats.org/officeDocument/2006/relationships/oleObject" Target="embeddings/oleObject119.bin"/><Relationship Id="rId266" Type="http://schemas.openxmlformats.org/officeDocument/2006/relationships/image" Target="media/image126.png"/><Relationship Id="rId287" Type="http://schemas.openxmlformats.org/officeDocument/2006/relationships/image" Target="media/image133.wmf"/><Relationship Id="rId410" Type="http://schemas.openxmlformats.org/officeDocument/2006/relationships/oleObject" Target="embeddings/oleObject223.bin"/><Relationship Id="rId431" Type="http://schemas.openxmlformats.org/officeDocument/2006/relationships/fontTable" Target="fontTable.xml"/><Relationship Id="rId30" Type="http://schemas.openxmlformats.org/officeDocument/2006/relationships/oleObject" Target="embeddings/oleObject11.bin"/><Relationship Id="rId105" Type="http://schemas.openxmlformats.org/officeDocument/2006/relationships/oleObject" Target="embeddings/oleObject49.bin"/><Relationship Id="rId126" Type="http://schemas.openxmlformats.org/officeDocument/2006/relationships/oleObject" Target="embeddings/oleObject60.bin"/><Relationship Id="rId147" Type="http://schemas.openxmlformats.org/officeDocument/2006/relationships/oleObject" Target="embeddings/oleObject70.bin"/><Relationship Id="rId168" Type="http://schemas.openxmlformats.org/officeDocument/2006/relationships/image" Target="media/image83.wmf"/><Relationship Id="rId312" Type="http://schemas.openxmlformats.org/officeDocument/2006/relationships/oleObject" Target="embeddings/oleObject166.bin"/><Relationship Id="rId333" Type="http://schemas.openxmlformats.org/officeDocument/2006/relationships/oleObject" Target="embeddings/oleObject178.bin"/><Relationship Id="rId354" Type="http://schemas.openxmlformats.org/officeDocument/2006/relationships/oleObject" Target="embeddings/oleObject190.bin"/><Relationship Id="rId51" Type="http://schemas.openxmlformats.org/officeDocument/2006/relationships/oleObject" Target="embeddings/oleObject22.bin"/><Relationship Id="rId72" Type="http://schemas.openxmlformats.org/officeDocument/2006/relationships/oleObject" Target="embeddings/oleObject33.bin"/><Relationship Id="rId93" Type="http://schemas.openxmlformats.org/officeDocument/2006/relationships/image" Target="media/image44.wmf"/><Relationship Id="rId189" Type="http://schemas.openxmlformats.org/officeDocument/2006/relationships/image" Target="media/image94.wmf"/><Relationship Id="rId375" Type="http://schemas.openxmlformats.org/officeDocument/2006/relationships/oleObject" Target="embeddings/oleObject204.bin"/><Relationship Id="rId396" Type="http://schemas.openxmlformats.org/officeDocument/2006/relationships/image" Target="media/image176.wmf"/><Relationship Id="rId3" Type="http://schemas.openxmlformats.org/officeDocument/2006/relationships/settings" Target="settings.xml"/><Relationship Id="rId214" Type="http://schemas.openxmlformats.org/officeDocument/2006/relationships/oleObject" Target="embeddings/oleObject103.bin"/><Relationship Id="rId235" Type="http://schemas.openxmlformats.org/officeDocument/2006/relationships/oleObject" Target="embeddings/oleObject114.bin"/><Relationship Id="rId256" Type="http://schemas.openxmlformats.org/officeDocument/2006/relationships/image" Target="media/image124.wmf"/><Relationship Id="rId277" Type="http://schemas.openxmlformats.org/officeDocument/2006/relationships/oleObject" Target="embeddings/oleObject142.bin"/><Relationship Id="rId298" Type="http://schemas.openxmlformats.org/officeDocument/2006/relationships/image" Target="media/image136.wmf"/><Relationship Id="rId400" Type="http://schemas.openxmlformats.org/officeDocument/2006/relationships/image" Target="media/image178.wmf"/><Relationship Id="rId421" Type="http://schemas.openxmlformats.org/officeDocument/2006/relationships/image" Target="media/image186.wmf"/><Relationship Id="rId116" Type="http://schemas.openxmlformats.org/officeDocument/2006/relationships/oleObject" Target="embeddings/oleObject55.bin"/><Relationship Id="rId137" Type="http://schemas.openxmlformats.org/officeDocument/2006/relationships/oleObject" Target="embeddings/oleObject65.bin"/><Relationship Id="rId158" Type="http://schemas.openxmlformats.org/officeDocument/2006/relationships/image" Target="media/image78.wmf"/><Relationship Id="rId302" Type="http://schemas.openxmlformats.org/officeDocument/2006/relationships/oleObject" Target="embeddings/oleObject160.bin"/><Relationship Id="rId323" Type="http://schemas.openxmlformats.org/officeDocument/2006/relationships/oleObject" Target="embeddings/oleObject173.bin"/><Relationship Id="rId344" Type="http://schemas.openxmlformats.org/officeDocument/2006/relationships/image" Target="media/image154.wmf"/><Relationship Id="rId20" Type="http://schemas.openxmlformats.org/officeDocument/2006/relationships/oleObject" Target="embeddings/oleObject6.bin"/><Relationship Id="rId41" Type="http://schemas.openxmlformats.org/officeDocument/2006/relationships/oleObject" Target="embeddings/oleObject17.bin"/><Relationship Id="rId62" Type="http://schemas.openxmlformats.org/officeDocument/2006/relationships/oleObject" Target="embeddings/oleObject28.bin"/><Relationship Id="rId83" Type="http://schemas.openxmlformats.org/officeDocument/2006/relationships/image" Target="media/image39.wmf"/><Relationship Id="rId179" Type="http://schemas.openxmlformats.org/officeDocument/2006/relationships/oleObject" Target="embeddings/oleObject85.bin"/><Relationship Id="rId365" Type="http://schemas.openxmlformats.org/officeDocument/2006/relationships/image" Target="media/image161.wmf"/><Relationship Id="rId386" Type="http://schemas.openxmlformats.org/officeDocument/2006/relationships/oleObject" Target="embeddings/oleObject209.bin"/><Relationship Id="rId190" Type="http://schemas.openxmlformats.org/officeDocument/2006/relationships/oleObject" Target="embeddings/oleObject90.bin"/><Relationship Id="rId204" Type="http://schemas.openxmlformats.org/officeDocument/2006/relationships/oleObject" Target="embeddings/oleObject98.bin"/><Relationship Id="rId225" Type="http://schemas.openxmlformats.org/officeDocument/2006/relationships/oleObject" Target="embeddings/oleObject109.bin"/><Relationship Id="rId246" Type="http://schemas.openxmlformats.org/officeDocument/2006/relationships/image" Target="media/image121.wmf"/><Relationship Id="rId267" Type="http://schemas.openxmlformats.org/officeDocument/2006/relationships/image" Target="media/image127.wmf"/><Relationship Id="rId288" Type="http://schemas.openxmlformats.org/officeDocument/2006/relationships/oleObject" Target="embeddings/oleObject149.bin"/><Relationship Id="rId411" Type="http://schemas.openxmlformats.org/officeDocument/2006/relationships/image" Target="media/image182.wmf"/><Relationship Id="rId432" Type="http://schemas.openxmlformats.org/officeDocument/2006/relationships/theme" Target="theme/theme1.xml"/><Relationship Id="rId106" Type="http://schemas.openxmlformats.org/officeDocument/2006/relationships/image" Target="media/image51.wmf"/><Relationship Id="rId127" Type="http://schemas.openxmlformats.org/officeDocument/2006/relationships/image" Target="media/image61.wmf"/><Relationship Id="rId313" Type="http://schemas.openxmlformats.org/officeDocument/2006/relationships/image" Target="media/image141.wmf"/><Relationship Id="rId10" Type="http://schemas.openxmlformats.org/officeDocument/2006/relationships/image" Target="media/image3.wmf"/><Relationship Id="rId31" Type="http://schemas.openxmlformats.org/officeDocument/2006/relationships/image" Target="media/image14.wmf"/><Relationship Id="rId52" Type="http://schemas.openxmlformats.org/officeDocument/2006/relationships/image" Target="media/image24.wmf"/><Relationship Id="rId73" Type="http://schemas.openxmlformats.org/officeDocument/2006/relationships/image" Target="media/image34.wmf"/><Relationship Id="rId94" Type="http://schemas.openxmlformats.org/officeDocument/2006/relationships/oleObject" Target="embeddings/oleObject44.bin"/><Relationship Id="rId148" Type="http://schemas.openxmlformats.org/officeDocument/2006/relationships/image" Target="media/image72.wmf"/><Relationship Id="rId169" Type="http://schemas.openxmlformats.org/officeDocument/2006/relationships/oleObject" Target="embeddings/oleObject80.bin"/><Relationship Id="rId334" Type="http://schemas.openxmlformats.org/officeDocument/2006/relationships/image" Target="media/image150.wmf"/><Relationship Id="rId355" Type="http://schemas.openxmlformats.org/officeDocument/2006/relationships/oleObject" Target="embeddings/oleObject191.bin"/><Relationship Id="rId376" Type="http://schemas.openxmlformats.org/officeDocument/2006/relationships/image" Target="media/image166.png"/><Relationship Id="rId397" Type="http://schemas.openxmlformats.org/officeDocument/2006/relationships/oleObject" Target="embeddings/oleObject215.bin"/><Relationship Id="rId4" Type="http://schemas.openxmlformats.org/officeDocument/2006/relationships/webSettings" Target="webSettings.xml"/><Relationship Id="rId180" Type="http://schemas.openxmlformats.org/officeDocument/2006/relationships/image" Target="media/image89.wmf"/><Relationship Id="rId215" Type="http://schemas.openxmlformats.org/officeDocument/2006/relationships/image" Target="media/image106.png"/><Relationship Id="rId236" Type="http://schemas.openxmlformats.org/officeDocument/2006/relationships/image" Target="media/image116.wmf"/><Relationship Id="rId257" Type="http://schemas.openxmlformats.org/officeDocument/2006/relationships/oleObject" Target="embeddings/oleObject127.bin"/><Relationship Id="rId278" Type="http://schemas.openxmlformats.org/officeDocument/2006/relationships/oleObject" Target="embeddings/oleObject143.bin"/><Relationship Id="rId401" Type="http://schemas.openxmlformats.org/officeDocument/2006/relationships/oleObject" Target="embeddings/oleObject217.bin"/><Relationship Id="rId422" Type="http://schemas.openxmlformats.org/officeDocument/2006/relationships/oleObject" Target="embeddings/oleObject230.bin"/><Relationship Id="rId303" Type="http://schemas.openxmlformats.org/officeDocument/2006/relationships/oleObject" Target="embeddings/oleObject161.bin"/><Relationship Id="rId42" Type="http://schemas.openxmlformats.org/officeDocument/2006/relationships/image" Target="media/image19.wmf"/><Relationship Id="rId84" Type="http://schemas.openxmlformats.org/officeDocument/2006/relationships/oleObject" Target="embeddings/oleObject39.bin"/><Relationship Id="rId138" Type="http://schemas.openxmlformats.org/officeDocument/2006/relationships/image" Target="media/image67.wmf"/><Relationship Id="rId345" Type="http://schemas.openxmlformats.org/officeDocument/2006/relationships/oleObject" Target="embeddings/oleObject185.bin"/><Relationship Id="rId387" Type="http://schemas.openxmlformats.org/officeDocument/2006/relationships/oleObject" Target="embeddings/oleObject210.bin"/><Relationship Id="rId191" Type="http://schemas.openxmlformats.org/officeDocument/2006/relationships/image" Target="media/image95.wmf"/><Relationship Id="rId205" Type="http://schemas.openxmlformats.org/officeDocument/2006/relationships/image" Target="media/image101.wmf"/><Relationship Id="rId247" Type="http://schemas.openxmlformats.org/officeDocument/2006/relationships/oleObject" Target="embeddings/oleObject120.bin"/><Relationship Id="rId412" Type="http://schemas.openxmlformats.org/officeDocument/2006/relationships/oleObject" Target="embeddings/oleObject224.bin"/><Relationship Id="rId107" Type="http://schemas.openxmlformats.org/officeDocument/2006/relationships/oleObject" Target="embeddings/oleObject50.bin"/><Relationship Id="rId289" Type="http://schemas.openxmlformats.org/officeDocument/2006/relationships/oleObject" Target="embeddings/oleObject150.bin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1.bin"/><Relationship Id="rId314" Type="http://schemas.openxmlformats.org/officeDocument/2006/relationships/oleObject" Target="embeddings/oleObject167.bin"/><Relationship Id="rId356" Type="http://schemas.openxmlformats.org/officeDocument/2006/relationships/image" Target="media/image159.wmf"/><Relationship Id="rId398" Type="http://schemas.openxmlformats.org/officeDocument/2006/relationships/image" Target="media/image177.wmf"/><Relationship Id="rId95" Type="http://schemas.openxmlformats.org/officeDocument/2006/relationships/image" Target="media/image45.png"/><Relationship Id="rId160" Type="http://schemas.openxmlformats.org/officeDocument/2006/relationships/oleObject" Target="embeddings/oleObject76.bin"/><Relationship Id="rId216" Type="http://schemas.openxmlformats.org/officeDocument/2006/relationships/oleObject" Target="embeddings/oleObject104.bin"/><Relationship Id="rId423" Type="http://schemas.openxmlformats.org/officeDocument/2006/relationships/image" Target="media/image187.png"/><Relationship Id="rId258" Type="http://schemas.openxmlformats.org/officeDocument/2006/relationships/oleObject" Target="embeddings/oleObject128.bin"/><Relationship Id="rId22" Type="http://schemas.openxmlformats.org/officeDocument/2006/relationships/oleObject" Target="embeddings/oleObject7.bin"/><Relationship Id="rId64" Type="http://schemas.openxmlformats.org/officeDocument/2006/relationships/oleObject" Target="embeddings/oleObject29.bin"/><Relationship Id="rId118" Type="http://schemas.openxmlformats.org/officeDocument/2006/relationships/oleObject" Target="embeddings/oleObject56.bin"/><Relationship Id="rId325" Type="http://schemas.openxmlformats.org/officeDocument/2006/relationships/oleObject" Target="embeddings/oleObject174.bin"/><Relationship Id="rId367" Type="http://schemas.openxmlformats.org/officeDocument/2006/relationships/oleObject" Target="embeddings/oleObject200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1&#24120;&#29992;&#25991;&#20214;\word&#27169;&#26495;&#65288;&#26368;&#26032;&#29256;&#65289;25.04.2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word模板（最新版）25.04.210</Template>
  <TotalTime>0</TotalTime>
  <Pages>4</Pages>
  <Words>1622</Words>
  <Characters>9250</Characters>
  <Application>Microsoft Office Word</Application>
  <DocSecurity>0</DocSecurity>
  <Lines>77</Lines>
  <Paragraphs>21</Paragraphs>
  <ScaleCrop>false</ScaleCrop>
  <Company/>
  <LinksUpToDate>false</LinksUpToDate>
  <CharactersWithSpaces>10851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</cp:lastModifiedBy>
  <cp:revision>1</cp:revision>
  <dcterms:created xsi:type="dcterms:W3CDTF">2025-06-19T07:11:00Z</dcterms:created>
  <dcterms:modified xsi:type="dcterms:W3CDTF">2025-06-19T07:11:00Z</dcterms:modified>
</cp:coreProperties>
</file>